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B5223" w14:textId="465D0FA5" w:rsidR="00DF7B62" w:rsidRPr="000271B6" w:rsidRDefault="00DF7B62" w:rsidP="00DF7B62">
      <w:pPr>
        <w:pStyle w:val="CH"/>
      </w:pPr>
      <w:bookmarkStart w:id="0" w:name="historyclause"/>
      <w:r w:rsidRPr="000271B6">
        <w:t>3GPP RAN WG4 Meeting #</w:t>
      </w:r>
      <w:r>
        <w:t>10</w:t>
      </w:r>
      <w:r w:rsidR="00282842">
        <w:t>8</w:t>
      </w:r>
      <w:r w:rsidRPr="000271B6">
        <w:tab/>
      </w:r>
      <w:r w:rsidRPr="000271B6">
        <w:tab/>
      </w:r>
      <w:r w:rsidR="002A4DD8" w:rsidRPr="002A4DD8">
        <w:rPr>
          <w:color w:val="000000"/>
          <w:lang w:eastAsia="en-GB"/>
        </w:rPr>
        <w:t>R4-23</w:t>
      </w:r>
      <w:r w:rsidR="007400D4">
        <w:rPr>
          <w:color w:val="000000"/>
          <w:lang w:eastAsia="en-GB"/>
        </w:rPr>
        <w:t>11232</w:t>
      </w:r>
    </w:p>
    <w:p w14:paraId="45EAD4FE" w14:textId="2CFB3888" w:rsidR="00DF7B62" w:rsidRPr="000271B6" w:rsidRDefault="00282842" w:rsidP="00DF7B62">
      <w:pPr>
        <w:pStyle w:val="CH"/>
        <w:tabs>
          <w:tab w:val="clear" w:pos="7920"/>
        </w:tabs>
        <w:rPr>
          <w:b w:val="0"/>
        </w:rPr>
      </w:pPr>
      <w:r>
        <w:t>Toulouse</w:t>
      </w:r>
      <w:r w:rsidR="002A4DD8">
        <w:t xml:space="preserve">, </w:t>
      </w:r>
      <w:r>
        <w:t>France</w:t>
      </w:r>
      <w:r w:rsidR="00DF7B62">
        <w:t xml:space="preserve">, </w:t>
      </w:r>
      <w:r>
        <w:t>August 21-2</w:t>
      </w:r>
      <w:r w:rsidR="007400D4">
        <w:t>5</w:t>
      </w:r>
      <w:r w:rsidR="002A4DD8">
        <w:t>, 2023</w:t>
      </w:r>
      <w:r w:rsidR="00DF7B62" w:rsidRPr="000271B6">
        <w:tab/>
      </w:r>
    </w:p>
    <w:p w14:paraId="5CF9EAAA" w14:textId="77777777" w:rsidR="00DF7B62" w:rsidRDefault="00DF7B62" w:rsidP="00DF7B62">
      <w:pPr>
        <w:tabs>
          <w:tab w:val="left" w:pos="2160"/>
        </w:tabs>
        <w:rPr>
          <w:rFonts w:ascii="Arial" w:hAnsi="Arial" w:cs="Arial"/>
          <w:b/>
        </w:rPr>
      </w:pPr>
    </w:p>
    <w:p w14:paraId="7AAC6627" w14:textId="59DDA821" w:rsidR="00DF7B62" w:rsidRPr="0008103A" w:rsidRDefault="00DF7B62" w:rsidP="00DF7B62">
      <w:pPr>
        <w:pStyle w:val="CH"/>
        <w:rPr>
          <w:b w:val="0"/>
        </w:rPr>
      </w:pPr>
      <w:r w:rsidRPr="0008103A">
        <w:t>Agenda item:</w:t>
      </w:r>
      <w:r>
        <w:tab/>
      </w:r>
      <w:r w:rsidR="001A231E" w:rsidRPr="001A231E">
        <w:t>8.2</w:t>
      </w:r>
      <w:r w:rsidR="00282842">
        <w:t>6</w:t>
      </w:r>
      <w:r w:rsidR="001A231E" w:rsidRPr="001A231E">
        <w:t>.</w:t>
      </w:r>
      <w:r w:rsidR="00282842">
        <w:t>1.3</w:t>
      </w:r>
    </w:p>
    <w:p w14:paraId="42D7E3AC" w14:textId="77777777" w:rsidR="00DF7B62" w:rsidRPr="0008103A" w:rsidRDefault="00DF7B62" w:rsidP="00DF7B62">
      <w:pPr>
        <w:pStyle w:val="CH"/>
        <w:rPr>
          <w:b w:val="0"/>
        </w:rPr>
      </w:pPr>
      <w:r>
        <w:t>Source:</w:t>
      </w:r>
      <w:r>
        <w:tab/>
        <w:t>Apple</w:t>
      </w:r>
    </w:p>
    <w:p w14:paraId="6F4620E9" w14:textId="5A5C4144" w:rsidR="00DF7B62" w:rsidRDefault="00DF7B62" w:rsidP="00DF7B62">
      <w:pPr>
        <w:pStyle w:val="CH"/>
        <w:ind w:left="2268" w:hanging="2268"/>
      </w:pPr>
      <w:r w:rsidRPr="0008103A">
        <w:t>Title:</w:t>
      </w:r>
      <w:r w:rsidRPr="0008103A">
        <w:tab/>
      </w:r>
      <w:r w:rsidR="001A231E" w:rsidRPr="001A231E">
        <w:t xml:space="preserve">On DMRS bundling with </w:t>
      </w:r>
      <w:r w:rsidR="00BD116A">
        <w:t>D</w:t>
      </w:r>
      <w:r w:rsidR="001A231E" w:rsidRPr="001A231E">
        <w:t>oppler pre-compensation for NTN</w:t>
      </w:r>
    </w:p>
    <w:p w14:paraId="70698C45" w14:textId="42D542CE" w:rsidR="00DF7B62" w:rsidRDefault="00DF7B62" w:rsidP="00DF7B62">
      <w:pPr>
        <w:pStyle w:val="CH"/>
      </w:pPr>
      <w:r>
        <w:t>Work Item:</w:t>
      </w:r>
      <w:r>
        <w:tab/>
      </w:r>
      <w:r w:rsidR="001A231E" w:rsidRPr="001A231E">
        <w:t>NR_NTN_enh-Core</w:t>
      </w:r>
    </w:p>
    <w:p w14:paraId="1C371633" w14:textId="77777777" w:rsidR="00DF7B62" w:rsidRDefault="00DF7B62" w:rsidP="00DF7B62">
      <w:pPr>
        <w:pStyle w:val="CH"/>
      </w:pPr>
      <w:r>
        <w:t>Document for:</w:t>
      </w:r>
      <w:r>
        <w:tab/>
        <w:t>Discussion</w:t>
      </w:r>
    </w:p>
    <w:p w14:paraId="085B61FF" w14:textId="77777777" w:rsidR="00DF7B62" w:rsidRPr="003E244D" w:rsidRDefault="00DF7B62" w:rsidP="00DF7B62">
      <w:pPr>
        <w:pStyle w:val="CH"/>
        <w:rPr>
          <w:b w:val="0"/>
        </w:rPr>
      </w:pPr>
    </w:p>
    <w:p w14:paraId="34CB2158" w14:textId="77777777" w:rsidR="00DF7B62" w:rsidRPr="003E244D" w:rsidRDefault="00DF7B62" w:rsidP="00DF7B62">
      <w:pPr>
        <w:pStyle w:val="Heading1"/>
        <w:rPr>
          <w:lang w:val="en-US"/>
        </w:rPr>
      </w:pPr>
      <w:r w:rsidRPr="003E244D">
        <w:rPr>
          <w:lang w:val="en-US"/>
        </w:rPr>
        <w:t>1</w:t>
      </w:r>
      <w:r w:rsidRPr="003E244D">
        <w:rPr>
          <w:lang w:val="en-US"/>
        </w:rPr>
        <w:tab/>
        <w:t xml:space="preserve">Introduction </w:t>
      </w:r>
    </w:p>
    <w:p w14:paraId="6FCAFF2A" w14:textId="148EE518" w:rsidR="00DF7B62" w:rsidRDefault="00967945" w:rsidP="00DF7B62">
      <w:r>
        <w:t xml:space="preserve">The effort to specify NR requirements for non-terrestrial networks continues in Rel-18, with the following objective specifically dedicated to the applicability of the coverage enhancement feature </w:t>
      </w:r>
      <w:r>
        <w:fldChar w:fldCharType="begin"/>
      </w:r>
      <w:r>
        <w:instrText xml:space="preserve"> REF _Ref135049350 \r \h </w:instrText>
      </w:r>
      <w:r>
        <w:fldChar w:fldCharType="separate"/>
      </w:r>
      <w:r w:rsidR="00A17C6C">
        <w:t>[1]</w:t>
      </w:r>
      <w:r>
        <w:fldChar w:fldCharType="end"/>
      </w:r>
      <w:r>
        <w:t>:</w:t>
      </w:r>
    </w:p>
    <w:p w14:paraId="77FF0425" w14:textId="77777777" w:rsidR="00967945" w:rsidRDefault="00967945" w:rsidP="00DF7B62"/>
    <w:tbl>
      <w:tblPr>
        <w:tblStyle w:val="TableGrid"/>
        <w:tblW w:w="0" w:type="auto"/>
        <w:tblLook w:val="04A0" w:firstRow="1" w:lastRow="0" w:firstColumn="1" w:lastColumn="0" w:noHBand="0" w:noVBand="1"/>
      </w:tblPr>
      <w:tblGrid>
        <w:gridCol w:w="9631"/>
      </w:tblGrid>
      <w:tr w:rsidR="00967945" w14:paraId="227F6C26" w14:textId="77777777" w:rsidTr="00967945">
        <w:tc>
          <w:tcPr>
            <w:tcW w:w="9631" w:type="dxa"/>
          </w:tcPr>
          <w:p w14:paraId="5CE7C01B" w14:textId="77777777" w:rsidR="00967945" w:rsidRPr="00967945" w:rsidRDefault="00967945" w:rsidP="00967945">
            <w:pPr>
              <w:rPr>
                <w:bCs/>
                <w:sz w:val="20"/>
                <w:szCs w:val="20"/>
              </w:rPr>
            </w:pPr>
            <w:r w:rsidRPr="00967945">
              <w:rPr>
                <w:bCs/>
                <w:sz w:val="20"/>
                <w:szCs w:val="20"/>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41C1B0F6" w14:textId="77777777" w:rsidR="00967945" w:rsidRPr="00967945" w:rsidRDefault="00967945" w:rsidP="00967945">
            <w:pPr>
              <w:rPr>
                <w:bCs/>
                <w:sz w:val="20"/>
                <w:szCs w:val="20"/>
              </w:rPr>
            </w:pPr>
          </w:p>
          <w:p w14:paraId="3EAEAF73" w14:textId="77777777" w:rsidR="00967945" w:rsidRPr="00967945" w:rsidRDefault="00967945" w:rsidP="00967945">
            <w:pPr>
              <w:rPr>
                <w:bCs/>
                <w:sz w:val="20"/>
                <w:szCs w:val="20"/>
              </w:rPr>
            </w:pPr>
            <w:r w:rsidRPr="00967945">
              <w:rPr>
                <w:bCs/>
                <w:sz w:val="20"/>
                <w:szCs w:val="20"/>
              </w:rPr>
              <w:t>The following sentence will be revisited in RAN#99 as part of the DL enhancements discussion:</w:t>
            </w:r>
          </w:p>
          <w:p w14:paraId="4E8D9FB3" w14:textId="77777777" w:rsidR="00967945" w:rsidRPr="00967945" w:rsidRDefault="00967945" w:rsidP="00967945">
            <w:pPr>
              <w:rPr>
                <w:bCs/>
                <w:sz w:val="20"/>
                <w:szCs w:val="20"/>
              </w:rPr>
            </w:pPr>
            <w:r w:rsidRPr="00967945">
              <w:rPr>
                <w:bCs/>
                <w:sz w:val="20"/>
                <w:szCs w:val="20"/>
              </w:rPr>
              <w:t>“The evaluation should also take into account any related regulatory requirements, e.g., ITU limitation of power flux density.” No work on this topic will take place in RAN WGs before the discussion on DL enhancements in RAN#99.</w:t>
            </w:r>
          </w:p>
          <w:p w14:paraId="2A347676" w14:textId="77777777" w:rsidR="00967945" w:rsidRPr="00967945" w:rsidRDefault="00967945" w:rsidP="00967945">
            <w:pPr>
              <w:rPr>
                <w:bCs/>
                <w:sz w:val="20"/>
                <w:szCs w:val="20"/>
              </w:rPr>
            </w:pPr>
          </w:p>
          <w:p w14:paraId="39B15DF1" w14:textId="77777777" w:rsidR="00967945" w:rsidRPr="00967945" w:rsidRDefault="00967945" w:rsidP="00967945">
            <w:pPr>
              <w:rPr>
                <w:bCs/>
                <w:sz w:val="20"/>
                <w:szCs w:val="20"/>
              </w:rPr>
            </w:pPr>
            <w:r w:rsidRPr="00967945">
              <w:rPr>
                <w:bCs/>
                <w:sz w:val="20"/>
                <w:szCs w:val="20"/>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646DAE8E" w14:textId="77777777" w:rsidR="00967945" w:rsidRPr="00967945" w:rsidRDefault="00967945" w:rsidP="00967945">
            <w:pPr>
              <w:pStyle w:val="NO"/>
              <w:rPr>
                <w:sz w:val="20"/>
                <w:szCs w:val="20"/>
              </w:rPr>
            </w:pPr>
            <w:r w:rsidRPr="00967945">
              <w:rPr>
                <w:sz w:val="20"/>
                <w:szCs w:val="20"/>
              </w:rPr>
              <w:t>Note: It is understood that the enhancements defined for LEO can also apply to GEO and MEO scenarios as appropriate. No additional work is expected for MEO/GEO.</w:t>
            </w:r>
          </w:p>
          <w:p w14:paraId="5ECE6CC7" w14:textId="77777777" w:rsidR="00967945" w:rsidRPr="00967945" w:rsidRDefault="00967945" w:rsidP="00967945">
            <w:pPr>
              <w:rPr>
                <w:bCs/>
                <w:sz w:val="20"/>
                <w:szCs w:val="20"/>
              </w:rPr>
            </w:pPr>
            <w:r w:rsidRPr="00967945">
              <w:rPr>
                <w:bCs/>
                <w:sz w:val="20"/>
                <w:szCs w:val="20"/>
              </w:rPr>
              <w:t>The targeted services are VoIP using AMR 4.75 kbps and data transmission services with Low data rate of 3 kbps.</w:t>
            </w:r>
          </w:p>
          <w:p w14:paraId="302FFD6A" w14:textId="77777777" w:rsidR="00967945" w:rsidRPr="00967945" w:rsidRDefault="00967945" w:rsidP="00967945">
            <w:pPr>
              <w:rPr>
                <w:bCs/>
                <w:sz w:val="20"/>
                <w:szCs w:val="20"/>
              </w:rPr>
            </w:pPr>
          </w:p>
          <w:p w14:paraId="3C198D4C" w14:textId="77777777" w:rsidR="00967945" w:rsidRPr="00967945" w:rsidRDefault="00967945" w:rsidP="00967945">
            <w:pPr>
              <w:rPr>
                <w:bCs/>
                <w:sz w:val="20"/>
                <w:szCs w:val="20"/>
              </w:rPr>
            </w:pPr>
          </w:p>
          <w:p w14:paraId="3B4E6285" w14:textId="77777777" w:rsidR="00967945" w:rsidRPr="00967945" w:rsidRDefault="00967945" w:rsidP="00967945">
            <w:pPr>
              <w:rPr>
                <w:bCs/>
                <w:sz w:val="20"/>
                <w:szCs w:val="20"/>
              </w:rPr>
            </w:pPr>
            <w:r w:rsidRPr="00967945">
              <w:rPr>
                <w:bCs/>
                <w:sz w:val="20"/>
                <w:szCs w:val="20"/>
              </w:rPr>
              <w:t xml:space="preserve"> The detailed objectives are for NTN:</w:t>
            </w:r>
          </w:p>
          <w:p w14:paraId="49264DDA" w14:textId="77777777" w:rsidR="00967945" w:rsidRPr="00967945" w:rsidRDefault="00967945" w:rsidP="00967945">
            <w:pPr>
              <w:numPr>
                <w:ilvl w:val="0"/>
                <w:numId w:val="70"/>
              </w:numPr>
              <w:overflowPunct w:val="0"/>
              <w:autoSpaceDE w:val="0"/>
              <w:autoSpaceDN w:val="0"/>
              <w:adjustRightInd w:val="0"/>
              <w:textAlignment w:val="baseline"/>
              <w:rPr>
                <w:bCs/>
                <w:sz w:val="20"/>
                <w:szCs w:val="20"/>
              </w:rPr>
            </w:pPr>
            <w:r w:rsidRPr="00967945">
              <w:rPr>
                <w:bCs/>
                <w:sz w:val="20"/>
                <w:szCs w:val="20"/>
              </w:rPr>
              <w:t>To specify PUCCH enhancements for Msg4 HARQ-ACK (e.g. repetition) [RAN1, RAN4]</w:t>
            </w:r>
          </w:p>
          <w:p w14:paraId="0DD79518" w14:textId="3D0AF71D" w:rsidR="00967945" w:rsidRPr="00967945" w:rsidRDefault="00967945" w:rsidP="00DF7B62">
            <w:pPr>
              <w:numPr>
                <w:ilvl w:val="0"/>
                <w:numId w:val="70"/>
              </w:numPr>
              <w:overflowPunct w:val="0"/>
              <w:autoSpaceDE w:val="0"/>
              <w:autoSpaceDN w:val="0"/>
              <w:adjustRightInd w:val="0"/>
              <w:textAlignment w:val="baseline"/>
              <w:rPr>
                <w:bCs/>
              </w:rPr>
            </w:pPr>
            <w:r w:rsidRPr="00967945">
              <w:rPr>
                <w:bCs/>
                <w:sz w:val="20"/>
                <w:szCs w:val="20"/>
              </w:rPr>
              <w:t>To specify if necessary, enhancements to the Rel-17 procedures for DMRS bundling for PUSCH taking into account NTN-specifics (e.g. time-frequency pre-compensation) [RAN1]</w:t>
            </w:r>
          </w:p>
        </w:tc>
      </w:tr>
    </w:tbl>
    <w:p w14:paraId="27E1E637" w14:textId="77777777" w:rsidR="00967945" w:rsidRDefault="00967945" w:rsidP="00DF7B62"/>
    <w:p w14:paraId="4A3FB518" w14:textId="595F9AC6" w:rsidR="00DF7B62" w:rsidRDefault="00967945" w:rsidP="00DF7B62">
      <w:r>
        <w:t xml:space="preserve">RAN1 had been discussing how this feature might impact the physical layer design of NTN and reached a working assumpition, which has been shared with RAN4 in an LS for this meeting </w:t>
      </w:r>
      <w:r>
        <w:fldChar w:fldCharType="begin"/>
      </w:r>
      <w:r>
        <w:instrText xml:space="preserve"> REF _Ref135049461 \r \h </w:instrText>
      </w:r>
      <w:r>
        <w:fldChar w:fldCharType="separate"/>
      </w:r>
      <w:r w:rsidR="00A17C6C">
        <w:t>[2]</w:t>
      </w:r>
      <w:r>
        <w:fldChar w:fldCharType="end"/>
      </w:r>
      <w:r>
        <w:t>:</w:t>
      </w:r>
    </w:p>
    <w:p w14:paraId="77842830" w14:textId="77777777" w:rsidR="00967945" w:rsidRDefault="00967945" w:rsidP="00DF7B62"/>
    <w:tbl>
      <w:tblPr>
        <w:tblStyle w:val="TableGrid"/>
        <w:tblW w:w="0" w:type="auto"/>
        <w:tblLook w:val="04A0" w:firstRow="1" w:lastRow="0" w:firstColumn="1" w:lastColumn="0" w:noHBand="0" w:noVBand="1"/>
      </w:tblPr>
      <w:tblGrid>
        <w:gridCol w:w="9631"/>
      </w:tblGrid>
      <w:tr w:rsidR="00967945" w:rsidRPr="00967945" w14:paraId="650F134E" w14:textId="77777777" w:rsidTr="00967945">
        <w:tc>
          <w:tcPr>
            <w:tcW w:w="9631" w:type="dxa"/>
          </w:tcPr>
          <w:p w14:paraId="01332FDC" w14:textId="77777777" w:rsidR="00967945" w:rsidRPr="00967945" w:rsidRDefault="00967945" w:rsidP="00967945">
            <w:pPr>
              <w:spacing w:afterLines="50" w:after="120"/>
              <w:jc w:val="both"/>
              <w:rPr>
                <w:rFonts w:ascii="Arial" w:eastAsia="Yu Mincho" w:hAnsi="Arial" w:cs="Arial"/>
                <w:bCs/>
                <w:iCs/>
                <w:sz w:val="20"/>
                <w:szCs w:val="20"/>
                <w:lang w:eastAsia="ja-JP"/>
              </w:rPr>
            </w:pPr>
            <w:r w:rsidRPr="00967945">
              <w:rPr>
                <w:rFonts w:ascii="Arial" w:eastAsia="Yu Mincho" w:hAnsi="Arial" w:cs="Arial"/>
                <w:bCs/>
                <w:iCs/>
                <w:sz w:val="20"/>
                <w:szCs w:val="20"/>
                <w:lang w:eastAsia="ja-JP"/>
              </w:rPr>
              <w:t>RAN1 has discussed timing error limit (Table 7.1C.2-1 in 38.133), frequency error limit (Section 6.4.1 in 38.101-5), and phase difference limit (Table 6.4.2.5-1 in 38.101-1) for DMRS bundling in NTN case and agreed the following observations and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967945" w:rsidRPr="00967945" w14:paraId="73365240" w14:textId="77777777" w:rsidTr="00E22483">
              <w:tc>
                <w:tcPr>
                  <w:tcW w:w="9829" w:type="dxa"/>
                  <w:shd w:val="clear" w:color="auto" w:fill="auto"/>
                </w:tcPr>
                <w:p w14:paraId="23BFC525" w14:textId="77777777" w:rsidR="00967945" w:rsidRPr="00967945" w:rsidRDefault="00967945" w:rsidP="00967945">
                  <w:pPr>
                    <w:snapToGrid w:val="0"/>
                    <w:rPr>
                      <w:rFonts w:eastAsia="Batang"/>
                      <w:b/>
                      <w:sz w:val="20"/>
                      <w:szCs w:val="20"/>
                      <w:lang w:eastAsia="zh-CN"/>
                    </w:rPr>
                  </w:pPr>
                  <w:r w:rsidRPr="00967945">
                    <w:rPr>
                      <w:rFonts w:eastAsia="Batang"/>
                      <w:b/>
                      <w:sz w:val="20"/>
                      <w:szCs w:val="20"/>
                      <w:lang w:eastAsia="zh-CN"/>
                    </w:rPr>
                    <w:t>Observation</w:t>
                  </w:r>
                </w:p>
                <w:p w14:paraId="0EFAD517" w14:textId="77777777" w:rsidR="00967945" w:rsidRPr="00967945" w:rsidRDefault="00967945" w:rsidP="00967945">
                  <w:pPr>
                    <w:snapToGrid w:val="0"/>
                    <w:rPr>
                      <w:rFonts w:eastAsia="Batang"/>
                      <w:sz w:val="20"/>
                      <w:szCs w:val="20"/>
                      <w:lang w:eastAsia="zh-CN"/>
                    </w:rPr>
                  </w:pPr>
                  <w:r w:rsidRPr="00967945">
                    <w:rPr>
                      <w:rFonts w:eastAsia="Batang"/>
                      <w:sz w:val="20"/>
                      <w:szCs w:val="20"/>
                      <w:lang w:eastAsia="zh-CN"/>
                    </w:rPr>
                    <w:t>For NTN-specific PUSCH DMRS bundling, in LEO 1200 with elevation angle 30 deg. and SCS = 15 kHz, RAN1’s understanding is the following:</w:t>
                  </w:r>
                </w:p>
                <w:p w14:paraId="47CD9E9F" w14:textId="77777777" w:rsidR="00967945" w:rsidRPr="00967945" w:rsidRDefault="00967945" w:rsidP="00967945">
                  <w:pPr>
                    <w:numPr>
                      <w:ilvl w:val="0"/>
                      <w:numId w:val="71"/>
                    </w:numPr>
                    <w:snapToGrid w:val="0"/>
                    <w:rPr>
                      <w:rFonts w:eastAsia="Batang"/>
                      <w:sz w:val="20"/>
                      <w:szCs w:val="20"/>
                      <w:lang w:eastAsia="zh-CN"/>
                    </w:rPr>
                  </w:pPr>
                  <w:r w:rsidRPr="00967945">
                    <w:rPr>
                      <w:rFonts w:eastAsia="Batang"/>
                      <w:sz w:val="20"/>
                      <w:szCs w:val="20"/>
                      <w:lang w:eastAsia="zh-CN"/>
                    </w:rPr>
                    <w:t>Timing error limit (Table 7.1C.2-1 in 38.133) can be satisfied within at most 13 slots if TA pre-compensation update is not assumed.</w:t>
                  </w:r>
                </w:p>
                <w:p w14:paraId="364B11FE" w14:textId="77777777" w:rsidR="00967945" w:rsidRPr="00967945" w:rsidRDefault="00967945" w:rsidP="00967945">
                  <w:pPr>
                    <w:numPr>
                      <w:ilvl w:val="1"/>
                      <w:numId w:val="71"/>
                    </w:numPr>
                    <w:snapToGrid w:val="0"/>
                    <w:rPr>
                      <w:rFonts w:eastAsia="Batang"/>
                      <w:sz w:val="20"/>
                      <w:szCs w:val="20"/>
                      <w:lang w:eastAsia="zh-CN"/>
                    </w:rPr>
                  </w:pPr>
                  <w:r w:rsidRPr="00967945">
                    <w:rPr>
                      <w:rFonts w:eastAsia="Batang"/>
                      <w:sz w:val="20"/>
                      <w:szCs w:val="20"/>
                      <w:lang w:eastAsia="zh-CN"/>
                    </w:rPr>
                    <w:t>FFS: whether/how to consider the initial timing error at the beginning</w:t>
                  </w:r>
                </w:p>
                <w:p w14:paraId="78FDFF5B" w14:textId="77777777" w:rsidR="00967945" w:rsidRPr="00967945" w:rsidRDefault="00967945" w:rsidP="00967945">
                  <w:pPr>
                    <w:numPr>
                      <w:ilvl w:val="1"/>
                      <w:numId w:val="71"/>
                    </w:numPr>
                    <w:snapToGrid w:val="0"/>
                    <w:rPr>
                      <w:rFonts w:eastAsia="Batang"/>
                      <w:sz w:val="20"/>
                      <w:szCs w:val="20"/>
                      <w:lang w:eastAsia="zh-CN"/>
                    </w:rPr>
                  </w:pPr>
                  <w:r w:rsidRPr="00967945">
                    <w:rPr>
                      <w:rFonts w:eastAsia="Batang"/>
                      <w:sz w:val="20"/>
                      <w:szCs w:val="20"/>
                      <w:lang w:eastAsia="zh-CN"/>
                    </w:rPr>
                    <w:t>FFS: TA pre-compensation update is assumed</w:t>
                  </w:r>
                </w:p>
                <w:p w14:paraId="433A4E34" w14:textId="77777777" w:rsidR="00967945" w:rsidRPr="00967945" w:rsidRDefault="00967945" w:rsidP="00967945">
                  <w:pPr>
                    <w:numPr>
                      <w:ilvl w:val="0"/>
                      <w:numId w:val="71"/>
                    </w:numPr>
                    <w:snapToGrid w:val="0"/>
                    <w:rPr>
                      <w:rFonts w:eastAsia="Batang"/>
                      <w:sz w:val="20"/>
                      <w:szCs w:val="20"/>
                      <w:lang w:eastAsia="zh-CN"/>
                    </w:rPr>
                  </w:pPr>
                  <w:r w:rsidRPr="00967945">
                    <w:rPr>
                      <w:rFonts w:eastAsia="Batang"/>
                      <w:sz w:val="20"/>
                      <w:szCs w:val="20"/>
                      <w:lang w:eastAsia="zh-CN"/>
                    </w:rPr>
                    <w:t>Frequency error limit (Section 6.4.1 in 38.101-5) can be satisfied over 32 slots if frequency pre-compensation update is not assumed.</w:t>
                  </w:r>
                </w:p>
                <w:p w14:paraId="2ED6FC61" w14:textId="77777777" w:rsidR="00967945" w:rsidRPr="00967945" w:rsidRDefault="00967945" w:rsidP="00967945">
                  <w:pPr>
                    <w:numPr>
                      <w:ilvl w:val="0"/>
                      <w:numId w:val="71"/>
                    </w:numPr>
                    <w:snapToGrid w:val="0"/>
                    <w:rPr>
                      <w:rFonts w:eastAsia="Batang"/>
                      <w:sz w:val="20"/>
                      <w:szCs w:val="20"/>
                      <w:lang w:eastAsia="zh-CN"/>
                    </w:rPr>
                  </w:pPr>
                  <w:r w:rsidRPr="00967945">
                    <w:rPr>
                      <w:rFonts w:eastAsia="Batang"/>
                      <w:sz w:val="20"/>
                      <w:szCs w:val="20"/>
                      <w:lang w:eastAsia="zh-CN"/>
                    </w:rPr>
                    <w:t>FFS: impact of phase difference limit</w:t>
                  </w:r>
                </w:p>
                <w:p w14:paraId="089CE6C4" w14:textId="77777777" w:rsidR="00967945" w:rsidRPr="00967945" w:rsidRDefault="00967945" w:rsidP="00967945">
                  <w:pPr>
                    <w:tabs>
                      <w:tab w:val="left" w:pos="1064"/>
                    </w:tabs>
                    <w:rPr>
                      <w:rFonts w:eastAsia="Batang"/>
                      <w:b/>
                      <w:sz w:val="20"/>
                      <w:szCs w:val="20"/>
                      <w:lang w:eastAsia="x-none"/>
                    </w:rPr>
                  </w:pPr>
                </w:p>
                <w:p w14:paraId="064D924C" w14:textId="77777777" w:rsidR="00967945" w:rsidRPr="00967945" w:rsidRDefault="00967945" w:rsidP="00967945">
                  <w:pPr>
                    <w:tabs>
                      <w:tab w:val="left" w:pos="1064"/>
                    </w:tabs>
                    <w:rPr>
                      <w:rFonts w:eastAsia="Batang"/>
                      <w:b/>
                      <w:sz w:val="20"/>
                      <w:szCs w:val="20"/>
                      <w:lang w:eastAsia="x-none"/>
                    </w:rPr>
                  </w:pPr>
                  <w:r w:rsidRPr="00967945">
                    <w:rPr>
                      <w:rFonts w:eastAsia="Batang"/>
                      <w:b/>
                      <w:sz w:val="20"/>
                      <w:szCs w:val="20"/>
                      <w:lang w:eastAsia="x-none"/>
                    </w:rPr>
                    <w:lastRenderedPageBreak/>
                    <w:t>Observation</w:t>
                  </w:r>
                </w:p>
                <w:p w14:paraId="68F21DB6" w14:textId="77777777" w:rsidR="00967945" w:rsidRPr="00967945" w:rsidRDefault="00967945" w:rsidP="00967945">
                  <w:pPr>
                    <w:snapToGrid w:val="0"/>
                    <w:rPr>
                      <w:rFonts w:eastAsia="Batang"/>
                      <w:sz w:val="20"/>
                      <w:szCs w:val="20"/>
                    </w:rPr>
                  </w:pPr>
                  <w:r w:rsidRPr="00967945">
                    <w:rPr>
                      <w:rFonts w:eastAsia="Batang"/>
                      <w:sz w:val="20"/>
                      <w:szCs w:val="20"/>
                    </w:rPr>
                    <w:t xml:space="preserve">For NTN-specific PUSCH DMRS bundling, </w:t>
                  </w:r>
                </w:p>
                <w:p w14:paraId="2B6AC07C"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In LEO 1200 with elevation angle 30 deg. and SCS = 15 kHz, RAN1’s understanding is the following:</w:t>
                  </w:r>
                </w:p>
                <w:p w14:paraId="39672811" w14:textId="77777777" w:rsidR="00967945" w:rsidRPr="00967945" w:rsidRDefault="00967945" w:rsidP="00967945">
                  <w:pPr>
                    <w:numPr>
                      <w:ilvl w:val="1"/>
                      <w:numId w:val="71"/>
                    </w:numPr>
                    <w:snapToGrid w:val="0"/>
                    <w:rPr>
                      <w:rFonts w:eastAsia="Batang"/>
                      <w:sz w:val="20"/>
                      <w:szCs w:val="20"/>
                    </w:rPr>
                  </w:pPr>
                  <w:r w:rsidRPr="00967945">
                    <w:rPr>
                      <w:rFonts w:eastAsia="Batang"/>
                      <w:sz w:val="20"/>
                      <w:szCs w:val="20"/>
                    </w:rPr>
                    <w:t xml:space="preserve">Phase difference limit (Table 6.4.2.5-1 in 38.101-1) cannot be satisfied over multiple slots (for carrier bandwidth 5 MHz or larger), </w:t>
                  </w:r>
                  <w:r w:rsidRPr="00967945">
                    <w:rPr>
                      <w:sz w:val="20"/>
                      <w:szCs w:val="20"/>
                    </w:rPr>
                    <w:t>if the PRB allocation is not within 6 PRBs from the DC carrier</w:t>
                  </w:r>
                  <w:r w:rsidRPr="00967945">
                    <w:rPr>
                      <w:rFonts w:eastAsia="Batang"/>
                      <w:sz w:val="20"/>
                      <w:szCs w:val="20"/>
                    </w:rPr>
                    <w:t>, pre-compensation by UE and post-compensation by gNB are not assumed, and 70.5 (us/s) timing drift rate is assumed.</w:t>
                  </w:r>
                </w:p>
                <w:p w14:paraId="4578F7E8" w14:textId="77777777" w:rsidR="00967945" w:rsidRPr="00967945" w:rsidRDefault="00967945" w:rsidP="00967945">
                  <w:pPr>
                    <w:numPr>
                      <w:ilvl w:val="1"/>
                      <w:numId w:val="71"/>
                    </w:numPr>
                    <w:snapToGrid w:val="0"/>
                    <w:rPr>
                      <w:rFonts w:eastAsia="Batang"/>
                      <w:sz w:val="20"/>
                      <w:szCs w:val="20"/>
                    </w:rPr>
                  </w:pPr>
                  <w:r w:rsidRPr="00967945">
                    <w:rPr>
                      <w:rFonts w:eastAsia="Batang"/>
                      <w:sz w:val="20"/>
                      <w:szCs w:val="20"/>
                    </w:rPr>
                    <w:t>Note: this does not imply that UE shall be scheduled within 6 PRBs from the DC carrier.</w:t>
                  </w:r>
                </w:p>
                <w:p w14:paraId="4CCB500E" w14:textId="77777777" w:rsidR="00967945" w:rsidRPr="00967945" w:rsidRDefault="00967945" w:rsidP="00967945">
                  <w:pPr>
                    <w:tabs>
                      <w:tab w:val="left" w:pos="1064"/>
                    </w:tabs>
                    <w:rPr>
                      <w:rFonts w:eastAsia="Batang"/>
                      <w:sz w:val="20"/>
                      <w:szCs w:val="20"/>
                      <w:lang w:eastAsia="x-none"/>
                    </w:rPr>
                  </w:pPr>
                </w:p>
                <w:p w14:paraId="2ECAFB95" w14:textId="77777777" w:rsidR="00967945" w:rsidRPr="00967945" w:rsidRDefault="00967945" w:rsidP="00967945">
                  <w:pPr>
                    <w:tabs>
                      <w:tab w:val="left" w:pos="1064"/>
                    </w:tabs>
                    <w:rPr>
                      <w:rFonts w:eastAsia="Batang"/>
                      <w:b/>
                      <w:sz w:val="20"/>
                      <w:szCs w:val="20"/>
                      <w:lang w:eastAsia="x-none"/>
                    </w:rPr>
                  </w:pPr>
                  <w:r w:rsidRPr="00967945">
                    <w:rPr>
                      <w:rFonts w:eastAsia="Batang"/>
                      <w:b/>
                      <w:sz w:val="20"/>
                      <w:szCs w:val="20"/>
                      <w:highlight w:val="darkYellow"/>
                      <w:lang w:eastAsia="x-none"/>
                    </w:rPr>
                    <w:t>Working assumption</w:t>
                  </w:r>
                </w:p>
                <w:p w14:paraId="3C225C72" w14:textId="77777777" w:rsidR="00967945" w:rsidRPr="00967945" w:rsidRDefault="00967945" w:rsidP="00967945">
                  <w:pPr>
                    <w:tabs>
                      <w:tab w:val="left" w:pos="1064"/>
                    </w:tabs>
                    <w:rPr>
                      <w:rFonts w:eastAsia="Batang"/>
                      <w:sz w:val="20"/>
                      <w:szCs w:val="20"/>
                      <w:lang w:eastAsia="x-none"/>
                    </w:rPr>
                  </w:pPr>
                  <w:r w:rsidRPr="00967945">
                    <w:rPr>
                      <w:rFonts w:eastAsia="Batang"/>
                      <w:sz w:val="20"/>
                      <w:szCs w:val="20"/>
                    </w:rPr>
                    <w:t>For NTN-specific PUSCH DMRS bundling, to satisfy the phase difference limit without causing phase discontinuity, it is assumed that pre-compensation to keep phase rotation due to timing drift within the phase difference limit can be performed at UE side.</w:t>
                  </w:r>
                </w:p>
                <w:p w14:paraId="0D4148AD"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 xml:space="preserve">UE shall not perform TA pre-compensation update </w:t>
                  </w:r>
                  <w:r w:rsidRPr="00967945">
                    <w:rPr>
                      <w:sz w:val="20"/>
                      <w:szCs w:val="20"/>
                    </w:rPr>
                    <w:t>within an actual TDW</w:t>
                  </w:r>
                  <w:r w:rsidRPr="00967945">
                    <w:rPr>
                      <w:rFonts w:eastAsia="Batang"/>
                      <w:sz w:val="20"/>
                      <w:szCs w:val="20"/>
                    </w:rPr>
                    <w:t xml:space="preserve"> if it causes phase discontinuity that may violate the p</w:t>
                  </w:r>
                  <w:r w:rsidRPr="00967945">
                    <w:rPr>
                      <w:sz w:val="20"/>
                      <w:szCs w:val="20"/>
                    </w:rPr>
                    <w:t>hase difference limit.</w:t>
                  </w:r>
                </w:p>
                <w:p w14:paraId="1C8DBE5C" w14:textId="77777777" w:rsidR="00967945" w:rsidRPr="00967945" w:rsidRDefault="00967945" w:rsidP="00967945">
                  <w:pPr>
                    <w:numPr>
                      <w:ilvl w:val="1"/>
                      <w:numId w:val="71"/>
                    </w:numPr>
                    <w:snapToGrid w:val="0"/>
                    <w:rPr>
                      <w:rFonts w:eastAsia="Batang"/>
                      <w:sz w:val="20"/>
                      <w:szCs w:val="20"/>
                    </w:rPr>
                  </w:pPr>
                  <w:r w:rsidRPr="00967945">
                    <w:rPr>
                      <w:rFonts w:eastAsia="Batang"/>
                      <w:sz w:val="20"/>
                      <w:szCs w:val="20"/>
                    </w:rPr>
                    <w:t>FFS: how to determine the actual TDW</w:t>
                  </w:r>
                </w:p>
                <w:p w14:paraId="04CC9B07"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FFS: specification impact</w:t>
                  </w:r>
                </w:p>
                <w:p w14:paraId="38641996"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Send an LS to RAN4</w:t>
                  </w:r>
                </w:p>
              </w:tc>
            </w:tr>
          </w:tbl>
          <w:p w14:paraId="3B4BC69C" w14:textId="77777777" w:rsidR="00967945" w:rsidRPr="00967945" w:rsidRDefault="00967945" w:rsidP="00DF7B62">
            <w:pPr>
              <w:rPr>
                <w:sz w:val="20"/>
                <w:szCs w:val="20"/>
              </w:rPr>
            </w:pPr>
          </w:p>
        </w:tc>
      </w:tr>
    </w:tbl>
    <w:p w14:paraId="61CD577F" w14:textId="77777777" w:rsidR="00967945" w:rsidRDefault="00967945" w:rsidP="00DF7B62"/>
    <w:p w14:paraId="3F18AD2C" w14:textId="738F0A88" w:rsidR="00B85DE5" w:rsidRDefault="00B85DE5" w:rsidP="00DF7B62">
      <w:r>
        <w:t xml:space="preserve">This information has also been related to RAN4 via LS in </w:t>
      </w:r>
      <w:r>
        <w:fldChar w:fldCharType="begin"/>
      </w:r>
      <w:r>
        <w:instrText xml:space="preserve"> REF _Ref135049461 \r \h </w:instrText>
      </w:r>
      <w:r>
        <w:fldChar w:fldCharType="separate"/>
      </w:r>
      <w:r w:rsidR="00A17C6C">
        <w:t>[2]</w:t>
      </w:r>
      <w:r>
        <w:fldChar w:fldCharType="end"/>
      </w:r>
      <w:r>
        <w:t>.</w:t>
      </w:r>
    </w:p>
    <w:p w14:paraId="28DEF50B" w14:textId="77777777" w:rsidR="00B85DE5" w:rsidRDefault="00B85DE5" w:rsidP="00DF7B62"/>
    <w:p w14:paraId="74E938E8" w14:textId="5AD89371" w:rsidR="00DF7B62" w:rsidRPr="00DF7B62" w:rsidRDefault="00967945" w:rsidP="00DF7B62">
      <w:r>
        <w:t>This contribution reviews the RAN1 working assumption and suggests next steps for RAN4 to make progress on this topic.</w:t>
      </w:r>
    </w:p>
    <w:p w14:paraId="1A717006" w14:textId="39365860" w:rsidR="00EB1DDB" w:rsidRDefault="00617EE1" w:rsidP="00617EE1">
      <w:pPr>
        <w:pStyle w:val="Heading1"/>
        <w:rPr>
          <w:lang w:val="en-US"/>
        </w:rPr>
      </w:pPr>
      <w:r>
        <w:rPr>
          <w:lang w:val="en-US"/>
        </w:rPr>
        <w:t>2</w:t>
      </w:r>
      <w:r w:rsidRPr="003E244D">
        <w:rPr>
          <w:lang w:val="en-US"/>
        </w:rPr>
        <w:tab/>
      </w:r>
      <w:r w:rsidR="00EB1DDB">
        <w:rPr>
          <w:lang w:val="en-US"/>
        </w:rPr>
        <w:t>Discussion</w:t>
      </w:r>
    </w:p>
    <w:p w14:paraId="7B76EB3B" w14:textId="79E91E1B" w:rsidR="00B64595" w:rsidRDefault="00B36E03" w:rsidP="00142534">
      <w:r>
        <w:t>For terrestrial networks, the UE RF requirements on DMRS bundling are captured in Clause 6.4.2.5 of TS38.101-1 as follows:</w:t>
      </w:r>
    </w:p>
    <w:p w14:paraId="2B2A0660" w14:textId="77777777" w:rsidR="00B36E03" w:rsidRDefault="00B36E03" w:rsidP="00142534"/>
    <w:tbl>
      <w:tblPr>
        <w:tblStyle w:val="TableGrid"/>
        <w:tblW w:w="0" w:type="auto"/>
        <w:tblLook w:val="04A0" w:firstRow="1" w:lastRow="0" w:firstColumn="1" w:lastColumn="0" w:noHBand="0" w:noVBand="1"/>
      </w:tblPr>
      <w:tblGrid>
        <w:gridCol w:w="9631"/>
      </w:tblGrid>
      <w:tr w:rsidR="00B36E03" w14:paraId="0EAD8E30" w14:textId="77777777" w:rsidTr="00B36E03">
        <w:tc>
          <w:tcPr>
            <w:tcW w:w="9631" w:type="dxa"/>
          </w:tcPr>
          <w:p w14:paraId="716B62DC" w14:textId="77777777" w:rsidR="00B36E03" w:rsidRPr="00A1115A" w:rsidRDefault="00B36E03" w:rsidP="00B36E03">
            <w:pPr>
              <w:pStyle w:val="Heading4"/>
            </w:pPr>
            <w:r w:rsidRPr="00A1115A">
              <w:lastRenderedPageBreak/>
              <w:t>6.4.2.</w:t>
            </w:r>
            <w:r>
              <w:t>5</w:t>
            </w:r>
            <w:r w:rsidRPr="00A1115A">
              <w:tab/>
            </w:r>
            <w:r>
              <w:t>Phase continuity requirements for DMRS bundling</w:t>
            </w:r>
          </w:p>
          <w:p w14:paraId="3FBC993E" w14:textId="77777777" w:rsidR="00B36E03" w:rsidRDefault="00B36E03" w:rsidP="00B36E03">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14:paraId="5F2C2C35" w14:textId="77777777" w:rsidR="00B36E03" w:rsidRDefault="00B36E03" w:rsidP="00B36E03"/>
          <w:p w14:paraId="414FBB29" w14:textId="77777777" w:rsidR="00B36E03" w:rsidRPr="00615209" w:rsidRDefault="00B36E03" w:rsidP="00B36E03">
            <w:pPr>
              <w:pStyle w:val="TH"/>
              <w:rPr>
                <w:lang w:eastAsia="zh-CN"/>
              </w:rPr>
            </w:pPr>
            <w:r w:rsidRPr="00615209">
              <w:t xml:space="preserve">Table 6.4.2.5-1: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B36E03" w:rsidRPr="00615209" w14:paraId="6CA64B30" w14:textId="77777777" w:rsidTr="00E22483">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2ACBF35B" w14:textId="77777777" w:rsidR="00B36E03" w:rsidRPr="00615209" w:rsidRDefault="00B36E03" w:rsidP="00B36E03">
                  <w:pPr>
                    <w:pStyle w:val="TAH"/>
                    <w:rPr>
                      <w:lang w:eastAsia="zh-CN"/>
                    </w:rPr>
                  </w:pPr>
                  <w:r w:rsidRPr="00615209">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6D43AD44" w14:textId="77777777" w:rsidR="00B36E03" w:rsidRPr="00615209" w:rsidRDefault="00B36E03" w:rsidP="00B36E03">
                  <w:pPr>
                    <w:pStyle w:val="TAH"/>
                    <w:rPr>
                      <w:lang w:eastAsia="zh-CN"/>
                    </w:rPr>
                  </w:pPr>
                  <w:r w:rsidRPr="00615209">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585B0748" w14:textId="77777777" w:rsidR="00B36E03" w:rsidRDefault="00B36E03" w:rsidP="00B36E03">
                  <w:pPr>
                    <w:pStyle w:val="TAH"/>
                    <w:rPr>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p>
                <w:p w14:paraId="37333F7B" w14:textId="77777777" w:rsidR="00B36E03" w:rsidRPr="00615209" w:rsidRDefault="00B36E03" w:rsidP="00B36E03">
                  <w:pPr>
                    <w:pStyle w:val="TAH"/>
                    <w:rPr>
                      <w:rFonts w:cs="Arial"/>
                      <w:lang w:eastAsia="zh-CN"/>
                    </w:rPr>
                  </w:pPr>
                  <w:r w:rsidRPr="00384D0B">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441721DB" w14:textId="77777777" w:rsidR="00B36E03" w:rsidRDefault="00B36E03" w:rsidP="00B36E03">
                  <w:pPr>
                    <w:pStyle w:val="TAH"/>
                    <w:rPr>
                      <w:i/>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p>
                <w:p w14:paraId="467AB609" w14:textId="77777777" w:rsidR="00B36E03" w:rsidRPr="00615209" w:rsidRDefault="00B36E03" w:rsidP="00B36E03">
                  <w:pPr>
                    <w:pStyle w:val="TAH"/>
                    <w:rPr>
                      <w:lang w:eastAsia="zh-CN"/>
                    </w:rPr>
                  </w:pPr>
                  <w:r w:rsidRPr="00384D0B">
                    <w:rPr>
                      <w:lang w:eastAsia="zh-CN"/>
                    </w:rPr>
                    <w:t xml:space="preserve">(NOTE </w:t>
                  </w:r>
                  <w:r>
                    <w:rPr>
                      <w:lang w:eastAsia="zh-CN"/>
                    </w:rPr>
                    <w:t>3</w:t>
                  </w:r>
                  <w:r w:rsidRPr="00384D0B">
                    <w:rPr>
                      <w:lang w:eastAsia="zh-CN"/>
                    </w:rPr>
                    <w:t>)</w:t>
                  </w:r>
                </w:p>
              </w:tc>
            </w:tr>
            <w:tr w:rsidR="00B36E03" w:rsidRPr="00615209" w14:paraId="7FB10642" w14:textId="77777777" w:rsidTr="00E22483">
              <w:trPr>
                <w:trHeight w:val="187"/>
                <w:jc w:val="center"/>
              </w:trPr>
              <w:tc>
                <w:tcPr>
                  <w:tcW w:w="1842" w:type="dxa"/>
                  <w:tcBorders>
                    <w:top w:val="single" w:sz="4" w:space="0" w:color="auto"/>
                    <w:left w:val="single" w:sz="4" w:space="0" w:color="auto"/>
                    <w:right w:val="single" w:sz="4" w:space="0" w:color="auto"/>
                  </w:tcBorders>
                </w:tcPr>
                <w:p w14:paraId="429F5B10" w14:textId="77777777" w:rsidR="00B36E03" w:rsidRPr="00615209" w:rsidRDefault="00B36E03" w:rsidP="00B36E03">
                  <w:pPr>
                    <w:pStyle w:val="TAC"/>
                    <w:rPr>
                      <w:lang w:eastAsia="zh-CN"/>
                    </w:rPr>
                  </w:pPr>
                  <w:r w:rsidRPr="00615209">
                    <w:rPr>
                      <w:rFonts w:hint="eastAsia"/>
                      <w:lang w:eastAsia="zh-CN"/>
                    </w:rPr>
                    <w:t>PUSCH</w:t>
                  </w:r>
                </w:p>
              </w:tc>
              <w:tc>
                <w:tcPr>
                  <w:tcW w:w="2788" w:type="dxa"/>
                  <w:tcBorders>
                    <w:top w:val="single" w:sz="4" w:space="0" w:color="auto"/>
                    <w:left w:val="single" w:sz="4" w:space="0" w:color="auto"/>
                    <w:right w:val="single" w:sz="4" w:space="0" w:color="auto"/>
                  </w:tcBorders>
                </w:tcPr>
                <w:p w14:paraId="76753A91" w14:textId="77777777" w:rsidR="00B36E03" w:rsidRPr="00615209" w:rsidRDefault="00B36E03" w:rsidP="00B36E03">
                  <w:pPr>
                    <w:pStyle w:val="TAC"/>
                    <w:rPr>
                      <w:lang w:eastAsia="zh-CN"/>
                    </w:rPr>
                  </w:pPr>
                  <w:r w:rsidRPr="00615209">
                    <w:t>Pi/2 BPSK, QPSK</w:t>
                  </w:r>
                </w:p>
              </w:tc>
              <w:tc>
                <w:tcPr>
                  <w:tcW w:w="2734" w:type="dxa"/>
                  <w:tcBorders>
                    <w:top w:val="single" w:sz="4" w:space="0" w:color="auto"/>
                    <w:left w:val="single" w:sz="4" w:space="0" w:color="auto"/>
                    <w:bottom w:val="nil"/>
                    <w:right w:val="single" w:sz="4" w:space="0" w:color="auto"/>
                  </w:tcBorders>
                  <w:vAlign w:val="center"/>
                  <w:hideMark/>
                </w:tcPr>
                <w:p w14:paraId="0A54D101" w14:textId="77777777" w:rsidR="00B36E03" w:rsidRPr="00615209" w:rsidRDefault="00B36E03" w:rsidP="00B36E03">
                  <w:pPr>
                    <w:pStyle w:val="TAC"/>
                    <w:rPr>
                      <w:rFonts w:cs="Arial"/>
                      <w:b/>
                    </w:rPr>
                  </w:pPr>
                  <w:r>
                    <w:rPr>
                      <w:lang w:eastAsia="zh-CN"/>
                    </w:rPr>
                    <w:t>[25]</w:t>
                  </w:r>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14:paraId="72E2BE72" w14:textId="77777777" w:rsidR="00B36E03" w:rsidRDefault="00B36E03" w:rsidP="00B36E03">
                  <w:pPr>
                    <w:pStyle w:val="TAC"/>
                    <w:rPr>
                      <w:lang w:eastAsia="zh-CN"/>
                    </w:rPr>
                  </w:pPr>
                  <w:r>
                    <w:rPr>
                      <w:lang w:eastAsia="zh-CN"/>
                    </w:rPr>
                    <w:t>[30] degrees</w:t>
                  </w:r>
                </w:p>
              </w:tc>
            </w:tr>
            <w:tr w:rsidR="00B36E03" w:rsidRPr="00615209" w14:paraId="7EB410E1" w14:textId="77777777" w:rsidTr="00E22483">
              <w:trPr>
                <w:trHeight w:val="187"/>
                <w:jc w:val="center"/>
              </w:trPr>
              <w:tc>
                <w:tcPr>
                  <w:tcW w:w="1842" w:type="dxa"/>
                  <w:tcBorders>
                    <w:left w:val="single" w:sz="4" w:space="0" w:color="auto"/>
                    <w:right w:val="single" w:sz="4" w:space="0" w:color="auto"/>
                  </w:tcBorders>
                </w:tcPr>
                <w:p w14:paraId="454A1314" w14:textId="77777777" w:rsidR="00B36E03" w:rsidRPr="00615209" w:rsidRDefault="00B36E03" w:rsidP="00B36E03">
                  <w:pPr>
                    <w:pStyle w:val="TAC"/>
                    <w:rPr>
                      <w:lang w:eastAsia="zh-CN"/>
                    </w:rPr>
                  </w:pPr>
                  <w:r w:rsidRPr="00615209">
                    <w:rPr>
                      <w:rFonts w:hint="eastAsia"/>
                      <w:lang w:eastAsia="zh-CN"/>
                    </w:rPr>
                    <w:t>PUCCH</w:t>
                  </w:r>
                </w:p>
              </w:tc>
              <w:tc>
                <w:tcPr>
                  <w:tcW w:w="2788" w:type="dxa"/>
                  <w:tcBorders>
                    <w:left w:val="single" w:sz="4" w:space="0" w:color="auto"/>
                    <w:right w:val="single" w:sz="4" w:space="0" w:color="auto"/>
                  </w:tcBorders>
                </w:tcPr>
                <w:p w14:paraId="45CABEE8" w14:textId="77777777" w:rsidR="00B36E03" w:rsidRPr="00615209" w:rsidRDefault="00B36E03" w:rsidP="00B36E03">
                  <w:pPr>
                    <w:pStyle w:val="TAC"/>
                    <w:rPr>
                      <w:lang w:eastAsia="zh-CN"/>
                    </w:rPr>
                  </w:pPr>
                  <w:r w:rsidRPr="00615209">
                    <w:t xml:space="preserve">Pi/2 BPSK, </w:t>
                  </w:r>
                  <w:r w:rsidRPr="00615209">
                    <w:rPr>
                      <w:rFonts w:hint="eastAsia"/>
                      <w:lang w:eastAsia="zh-CN"/>
                    </w:rPr>
                    <w:t xml:space="preserve">BPSK, </w:t>
                  </w:r>
                  <w:r w:rsidRPr="00615209">
                    <w:t>QPSK</w:t>
                  </w:r>
                </w:p>
              </w:tc>
              <w:tc>
                <w:tcPr>
                  <w:tcW w:w="2734" w:type="dxa"/>
                  <w:tcBorders>
                    <w:top w:val="nil"/>
                    <w:left w:val="single" w:sz="4" w:space="0" w:color="auto"/>
                    <w:right w:val="single" w:sz="4" w:space="0" w:color="auto"/>
                  </w:tcBorders>
                  <w:vAlign w:val="center"/>
                </w:tcPr>
                <w:p w14:paraId="0E0A9F8E" w14:textId="77777777" w:rsidR="00B36E03" w:rsidRPr="00615209" w:rsidRDefault="00B36E03" w:rsidP="00B36E03">
                  <w:pPr>
                    <w:pStyle w:val="TAC"/>
                    <w:rPr>
                      <w:lang w:eastAsia="zh-CN"/>
                    </w:rPr>
                  </w:pPr>
                </w:p>
              </w:tc>
              <w:tc>
                <w:tcPr>
                  <w:tcW w:w="2491" w:type="dxa"/>
                  <w:tcBorders>
                    <w:top w:val="nil"/>
                    <w:left w:val="single" w:sz="4" w:space="0" w:color="auto"/>
                    <w:right w:val="single" w:sz="4" w:space="0" w:color="auto"/>
                  </w:tcBorders>
                </w:tcPr>
                <w:p w14:paraId="4897B2D2" w14:textId="77777777" w:rsidR="00B36E03" w:rsidRPr="00615209" w:rsidRDefault="00B36E03" w:rsidP="00B36E03">
                  <w:pPr>
                    <w:pStyle w:val="TAC"/>
                    <w:rPr>
                      <w:lang w:eastAsia="zh-CN"/>
                    </w:rPr>
                  </w:pPr>
                </w:p>
              </w:tc>
            </w:tr>
            <w:tr w:rsidR="00B36E03" w:rsidRPr="00615209" w14:paraId="42A5DFBE" w14:textId="77777777" w:rsidTr="00E22483">
              <w:trPr>
                <w:trHeight w:val="187"/>
                <w:jc w:val="center"/>
              </w:trPr>
              <w:tc>
                <w:tcPr>
                  <w:tcW w:w="9855" w:type="dxa"/>
                  <w:gridSpan w:val="4"/>
                  <w:tcBorders>
                    <w:left w:val="single" w:sz="4" w:space="0" w:color="auto"/>
                    <w:right w:val="single" w:sz="4" w:space="0" w:color="auto"/>
                  </w:tcBorders>
                </w:tcPr>
                <w:p w14:paraId="5CF88BD6" w14:textId="77777777" w:rsidR="00B36E03" w:rsidRDefault="00B36E03" w:rsidP="00B36E03">
                  <w:pPr>
                    <w:pStyle w:val="TAN"/>
                    <w:rPr>
                      <w:lang w:eastAsia="zh-CN"/>
                    </w:rPr>
                  </w:pPr>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p>
                <w:p w14:paraId="46197393" w14:textId="77777777" w:rsidR="00B36E03" w:rsidRDefault="00B36E03" w:rsidP="00B36E03">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FDD and TDD bands, for supported DMRS bundling configurations </w:t>
                  </w:r>
                  <w:r w:rsidRPr="00A1115A">
                    <w:rPr>
                      <w:lang w:val="fi-FI"/>
                    </w:rPr>
                    <w:t>≤</w:t>
                  </w:r>
                  <w:r>
                    <w:rPr>
                      <w:lang w:val="fi-FI"/>
                    </w:rPr>
                    <w:t xml:space="preserve"> </w:t>
                  </w:r>
                  <w:r>
                    <w:rPr>
                      <w:lang w:eastAsia="zh-CN"/>
                    </w:rPr>
                    <w:t>8 slots.</w:t>
                  </w:r>
                </w:p>
                <w:p w14:paraId="59739848" w14:textId="77777777" w:rsidR="00B36E03" w:rsidRDefault="00B36E03" w:rsidP="00B36E03">
                  <w:pPr>
                    <w:pStyle w:val="TAN"/>
                    <w:rPr>
                      <w:lang w:eastAsia="zh-CN"/>
                    </w:rPr>
                  </w:pPr>
                  <w:r w:rsidRPr="00384D0B">
                    <w:rPr>
                      <w:lang w:eastAsia="zh-CN"/>
                    </w:rPr>
                    <w:t>NOTE 3</w:t>
                  </w:r>
                  <w:r>
                    <w:rPr>
                      <w:lang w:eastAsia="zh-CN"/>
                    </w:rPr>
                    <w:t>:</w:t>
                  </w:r>
                  <w:r w:rsidRPr="00826046">
                    <w:rPr>
                      <w:lang w:eastAsia="zh-CN"/>
                    </w:rPr>
                    <w:t xml:space="preserve"> </w:t>
                  </w:r>
                  <w:r w:rsidRPr="00826046">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14:paraId="708550D7" w14:textId="77777777" w:rsidR="00B36E03" w:rsidRDefault="00B36E03" w:rsidP="00B36E03">
            <w:pPr>
              <w:rPr>
                <w:i/>
                <w:color w:val="0070C0"/>
                <w:lang w:eastAsia="zh-CN"/>
              </w:rPr>
            </w:pPr>
          </w:p>
          <w:p w14:paraId="457B399F" w14:textId="77777777" w:rsidR="00B36E03" w:rsidRDefault="00B36E03" w:rsidP="00B36E03">
            <w:r w:rsidRPr="00E90502">
              <w:t xml:space="preserve">The above requirements </w:t>
            </w:r>
            <w:r>
              <w:rPr>
                <w:rFonts w:hint="eastAsia"/>
                <w:lang w:eastAsia="zh-CN"/>
              </w:rPr>
              <w:t xml:space="preserve">are </w:t>
            </w:r>
            <w:r>
              <w:rPr>
                <w:lang w:eastAsia="zh-CN"/>
              </w:rPr>
              <w:t>applicable</w:t>
            </w:r>
            <w:r>
              <w:rPr>
                <w:rFonts w:hint="eastAsia"/>
                <w:lang w:eastAsia="zh-CN"/>
              </w:rPr>
              <w:t xml:space="preserve"> </w:t>
            </w:r>
            <w:r w:rsidRPr="00E90502">
              <w:t>when all the following conditions are met within the</w:t>
            </w:r>
            <w:r>
              <w:t xml:space="preserve"> measurement time window</w:t>
            </w:r>
            <w:r w:rsidRPr="00E90502">
              <w:t>:</w:t>
            </w:r>
          </w:p>
          <w:p w14:paraId="235E69CC" w14:textId="77777777" w:rsidR="00B36E03" w:rsidRDefault="00B36E03" w:rsidP="00B36E03">
            <w:pPr>
              <w:pStyle w:val="B10"/>
              <w:rPr>
                <w:lang w:eastAsia="zh-CN"/>
              </w:rPr>
            </w:pPr>
            <w:r w:rsidRPr="009A2041">
              <w:rPr>
                <w:rFonts w:eastAsia="Malgun Gothic"/>
              </w:rPr>
              <w:t>-</w:t>
            </w:r>
            <w:r w:rsidRPr="009A2041">
              <w:rPr>
                <w:rFonts w:eastAsia="Malgun Gothic"/>
              </w:rPr>
              <w:tab/>
            </w:r>
            <w:r w:rsidRPr="007F14BE">
              <w:rPr>
                <w:rFonts w:eastAsia="Malgun Gothic"/>
              </w:rPr>
              <w:t>RB allocation in terms of length and frequency position</w:t>
            </w:r>
            <w:r>
              <w:rPr>
                <w:rFonts w:eastAsia="Malgun Gothic"/>
              </w:rPr>
              <w:t xml:space="preserve"> does not</w:t>
            </w:r>
            <w:r w:rsidRPr="007F14BE">
              <w:rPr>
                <w:rFonts w:eastAsia="Malgun Gothic"/>
              </w:rPr>
              <w:t xml:space="preserve"> change, and intra-slot and inter-slot frequency hopping </w:t>
            </w:r>
            <w:r>
              <w:rPr>
                <w:lang w:eastAsia="zh-CN"/>
              </w:rPr>
              <w:t>is</w:t>
            </w:r>
            <w:r>
              <w:rPr>
                <w:rFonts w:hint="eastAsia"/>
                <w:lang w:eastAsia="zh-CN"/>
              </w:rPr>
              <w:t xml:space="preserve"> not a</w:t>
            </w:r>
            <w:r>
              <w:rPr>
                <w:lang w:eastAsia="zh-CN"/>
              </w:rPr>
              <w:t>ctivated</w:t>
            </w:r>
            <w:r w:rsidRPr="007F14BE">
              <w:rPr>
                <w:rFonts w:eastAsia="Malgun Gothic"/>
              </w:rPr>
              <w:t>.</w:t>
            </w:r>
          </w:p>
          <w:p w14:paraId="780D7333" w14:textId="77777777" w:rsidR="00B36E03" w:rsidRDefault="00B36E03" w:rsidP="00B36E03">
            <w:pPr>
              <w:pStyle w:val="B10"/>
              <w:rPr>
                <w:lang w:eastAsia="zh-CN"/>
              </w:rPr>
            </w:pPr>
            <w:r w:rsidRPr="009A2041">
              <w:rPr>
                <w:rFonts w:eastAsia="Malgun Gothic"/>
              </w:rPr>
              <w:t>-</w:t>
            </w:r>
            <w:r w:rsidRPr="009A2041">
              <w:rPr>
                <w:rFonts w:eastAsia="Malgun Gothic"/>
              </w:rPr>
              <w:tab/>
            </w:r>
            <w:r w:rsidRPr="00D102B8">
              <w:rPr>
                <w:rFonts w:eastAsia="SimSun"/>
                <w:lang w:eastAsia="ja-JP"/>
              </w:rPr>
              <w:t>Modulation order does not change.</w:t>
            </w:r>
          </w:p>
          <w:p w14:paraId="37095F4B" w14:textId="77777777" w:rsidR="00B36E03" w:rsidRPr="00A7710B" w:rsidRDefault="00B36E03" w:rsidP="00B36E03">
            <w:pPr>
              <w:pStyle w:val="B10"/>
              <w:rPr>
                <w:lang w:eastAsia="zh-CN"/>
              </w:rPr>
            </w:pPr>
            <w:r w:rsidRPr="009A2041">
              <w:rPr>
                <w:rFonts w:eastAsia="Malgun Gothic"/>
              </w:rPr>
              <w:t>-</w:t>
            </w:r>
            <w:r w:rsidRPr="009A2041">
              <w:rPr>
                <w:rFonts w:eastAsia="Malgun Gothic"/>
              </w:rPr>
              <w:tab/>
              <w:t>No network commanded TA takes effect</w:t>
            </w:r>
            <w:r w:rsidRPr="00A7710B">
              <w:rPr>
                <w:lang w:eastAsia="zh-CN"/>
              </w:rPr>
              <w:t>.</w:t>
            </w:r>
          </w:p>
          <w:p w14:paraId="7D998C25" w14:textId="77777777" w:rsidR="00B36E03" w:rsidRDefault="00B36E03" w:rsidP="00B36E03">
            <w:pPr>
              <w:pStyle w:val="B10"/>
              <w:rPr>
                <w:lang w:eastAsia="zh-CN"/>
              </w:rPr>
            </w:pPr>
            <w:r w:rsidRPr="007351BA">
              <w:rPr>
                <w:rFonts w:eastAsia="Malgun Gothic"/>
              </w:rPr>
              <w:t>-</w:t>
            </w:r>
            <w:r w:rsidRPr="007351BA">
              <w:rPr>
                <w:rFonts w:eastAsia="Malgun Gothic"/>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06A267B9" w14:textId="77777777" w:rsidR="00B36E03" w:rsidRDefault="00B36E03" w:rsidP="00B36E03">
            <w:pPr>
              <w:pStyle w:val="B10"/>
              <w:rPr>
                <w:lang w:eastAsia="zh-CN"/>
              </w:rPr>
            </w:pPr>
            <w:r>
              <w:rPr>
                <w:lang w:eastAsia="zh-CN"/>
              </w:rPr>
              <w:t>-</w:t>
            </w:r>
            <w:r>
              <w:rPr>
                <w:lang w:eastAsia="zh-CN"/>
              </w:rPr>
              <w:tab/>
            </w:r>
            <w:r w:rsidRPr="000345A9">
              <w:rPr>
                <w:lang w:eastAsia="zh-CN"/>
              </w:rPr>
              <w:t>T</w:t>
            </w:r>
            <w:r w:rsidRPr="000345A9">
              <w:t>here is no change in UE transmission power level, and no change in the level of P-MPR applied by the UE</w:t>
            </w:r>
            <w:r>
              <w:t>.</w:t>
            </w:r>
          </w:p>
          <w:p w14:paraId="1F71D67C" w14:textId="77777777" w:rsidR="00B36E03" w:rsidRPr="009A2041" w:rsidRDefault="00B36E03" w:rsidP="00B36E03">
            <w:pPr>
              <w:pStyle w:val="B10"/>
              <w:rPr>
                <w:rFonts w:eastAsia="Malgun Gothic"/>
              </w:rPr>
            </w:pPr>
            <w:r w:rsidRPr="007351BA">
              <w:rPr>
                <w:rFonts w:eastAsia="Malgun Gothic"/>
              </w:rPr>
              <w:t>-</w:t>
            </w:r>
            <w:r w:rsidRPr="007351BA">
              <w:rPr>
                <w:rFonts w:eastAsia="Malgun Gothic"/>
              </w:rPr>
              <w:tab/>
              <w:t xml:space="preserve">UE is not scheduled with uplink transmission </w:t>
            </w:r>
            <w:r w:rsidRPr="007351BA">
              <w:rPr>
                <w:rFonts w:hint="eastAsia"/>
                <w:lang w:eastAsia="zh-CN"/>
              </w:rPr>
              <w:t xml:space="preserve">of </w:t>
            </w:r>
            <w:r w:rsidRPr="007351BA">
              <w:rPr>
                <w:rFonts w:eastAsia="Malgun Gothic"/>
              </w:rPr>
              <w:t xml:space="preserve">other </w:t>
            </w:r>
            <w:r w:rsidRPr="007351BA">
              <w:rPr>
                <w:rFonts w:eastAsia="SimSun"/>
                <w:lang w:eastAsia="ja-JP"/>
              </w:rPr>
              <w:t xml:space="preserve">physical </w:t>
            </w:r>
            <w:r>
              <w:rPr>
                <w:rFonts w:hint="eastAsia"/>
                <w:lang w:eastAsia="zh-CN"/>
              </w:rPr>
              <w:t>channel/</w:t>
            </w:r>
            <w:r w:rsidRPr="007351BA">
              <w:rPr>
                <w:rFonts w:hint="eastAsia"/>
                <w:lang w:eastAsia="zh-CN"/>
              </w:rPr>
              <w:t>signal</w:t>
            </w:r>
            <w:r>
              <w:rPr>
                <w:lang w:eastAsia="zh-CN"/>
              </w:rPr>
              <w:t xml:space="preserve"> in-between the </w:t>
            </w:r>
            <w:r w:rsidRPr="007351BA">
              <w:rPr>
                <w:rFonts w:eastAsia="Malgun Gothic"/>
              </w:rPr>
              <w:t>PUSCH</w:t>
            </w:r>
            <w:r w:rsidRPr="007351BA">
              <w:rPr>
                <w:rFonts w:hint="eastAsia"/>
                <w:lang w:eastAsia="zh-CN"/>
              </w:rPr>
              <w:t xml:space="preserve"> or </w:t>
            </w:r>
            <w:r w:rsidRPr="007351BA">
              <w:rPr>
                <w:rFonts w:eastAsia="Malgun Gothic"/>
              </w:rPr>
              <w:t>PUCCH transmission</w:t>
            </w:r>
            <w:r w:rsidRPr="007351BA">
              <w:rPr>
                <w:rFonts w:hint="eastAsia"/>
                <w:lang w:eastAsia="zh-CN"/>
              </w:rPr>
              <w:t>s</w:t>
            </w:r>
            <w:r w:rsidRPr="007351BA">
              <w:rPr>
                <w:rFonts w:eastAsia="Malgun Gothic"/>
              </w:rPr>
              <w:t>.</w:t>
            </w:r>
          </w:p>
          <w:p w14:paraId="6D3E2850" w14:textId="77777777" w:rsidR="00B36E03" w:rsidRDefault="00B36E03" w:rsidP="00B36E03">
            <w:pPr>
              <w:pStyle w:val="B10"/>
              <w:rPr>
                <w:iCs/>
                <w:lang w:eastAsia="zh-CN"/>
              </w:rPr>
            </w:pPr>
            <w:r w:rsidRPr="009A2041">
              <w:rPr>
                <w:rFonts w:eastAsia="Malgun Gothic"/>
              </w:rPr>
              <w:t>-</w:t>
            </w:r>
            <w:r w:rsidRPr="009A2041">
              <w:rPr>
                <w:rFonts w:eastAsia="Malgun Gothic"/>
              </w:rPr>
              <w:tab/>
            </w:r>
            <w:r>
              <w:rPr>
                <w:rFonts w:hint="eastAsia"/>
                <w:lang w:eastAsia="zh-CN"/>
              </w:rPr>
              <w:t xml:space="preserve">For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rPr>
              <w:t xml:space="preserve"> transmission</w:t>
            </w:r>
            <w:r w:rsidRPr="007351BA">
              <w:rPr>
                <w:rFonts w:hint="eastAsia"/>
                <w:lang w:eastAsia="zh-CN"/>
              </w:rPr>
              <w:t>s</w:t>
            </w:r>
            <w:r>
              <w:rPr>
                <w:rFonts w:hint="eastAsia"/>
                <w:iCs/>
                <w:lang w:eastAsia="zh-CN"/>
              </w:rPr>
              <w:t>.</w:t>
            </w:r>
          </w:p>
          <w:p w14:paraId="3382E307" w14:textId="77777777" w:rsidR="00B36E03" w:rsidRDefault="00B36E03" w:rsidP="00B36E03">
            <w:pPr>
              <w:pStyle w:val="B10"/>
              <w:rPr>
                <w:iCs/>
                <w:lang w:eastAsia="zh-CN"/>
              </w:rPr>
            </w:pPr>
          </w:p>
          <w:p w14:paraId="049D7A08" w14:textId="77777777" w:rsidR="00B36E03" w:rsidRPr="00EA6E2D" w:rsidRDefault="00B36E03" w:rsidP="00B36E03">
            <w:pPr>
              <w:pStyle w:val="TH"/>
              <w:rPr>
                <w:rFonts w:ascii="Times New Roman" w:hAnsi="Times New Roman"/>
                <w:lang w:eastAsia="zh-CN"/>
              </w:rPr>
            </w:pPr>
            <w:r w:rsidRPr="00EA6E2D">
              <w:rPr>
                <w:lang w:eastAsia="zh-CN"/>
              </w:rPr>
              <w:t xml:space="preserve">Table </w:t>
            </w:r>
            <w:r w:rsidRPr="004839F7">
              <w:t>6.4.2.5</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36E03" w:rsidRPr="00EA6E2D" w14:paraId="111A9612" w14:textId="77777777" w:rsidTr="00E22483">
              <w:trPr>
                <w:trHeight w:val="187"/>
                <w:jc w:val="center"/>
              </w:trPr>
              <w:tc>
                <w:tcPr>
                  <w:tcW w:w="3166" w:type="dxa"/>
                  <w:tcMar>
                    <w:top w:w="0" w:type="dxa"/>
                    <w:left w:w="108" w:type="dxa"/>
                    <w:bottom w:w="0" w:type="dxa"/>
                    <w:right w:w="108" w:type="dxa"/>
                  </w:tcMar>
                  <w:hideMark/>
                </w:tcPr>
                <w:p w14:paraId="285F26DA" w14:textId="77777777" w:rsidR="00B36E03" w:rsidRPr="00EA6E2D" w:rsidRDefault="00B36E03" w:rsidP="00B36E03">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65623789" w14:textId="77777777" w:rsidR="00B36E03" w:rsidRPr="00EA6E2D" w:rsidRDefault="00B36E03" w:rsidP="00B36E03">
                  <w:pPr>
                    <w:pStyle w:val="TAH"/>
                    <w:rPr>
                      <w:lang w:eastAsia="x-none"/>
                    </w:rPr>
                  </w:pPr>
                  <w:r w:rsidRPr="00EA6E2D">
                    <w:t>Unit</w:t>
                  </w:r>
                </w:p>
              </w:tc>
              <w:tc>
                <w:tcPr>
                  <w:tcW w:w="2630" w:type="dxa"/>
                  <w:tcMar>
                    <w:top w:w="0" w:type="dxa"/>
                    <w:left w:w="108" w:type="dxa"/>
                    <w:bottom w:w="0" w:type="dxa"/>
                    <w:right w:w="108" w:type="dxa"/>
                  </w:tcMar>
                  <w:hideMark/>
                </w:tcPr>
                <w:p w14:paraId="03F96168" w14:textId="77777777" w:rsidR="00B36E03" w:rsidRPr="00EA6E2D" w:rsidRDefault="00B36E03" w:rsidP="00B36E03">
                  <w:pPr>
                    <w:pStyle w:val="TAH"/>
                  </w:pPr>
                  <w:r w:rsidRPr="00EA6E2D">
                    <w:t>Level</w:t>
                  </w:r>
                </w:p>
              </w:tc>
            </w:tr>
            <w:tr w:rsidR="00B36E03" w:rsidRPr="00EA6E2D" w14:paraId="52D1FB70" w14:textId="77777777" w:rsidTr="00E22483">
              <w:trPr>
                <w:trHeight w:val="187"/>
                <w:jc w:val="center"/>
              </w:trPr>
              <w:tc>
                <w:tcPr>
                  <w:tcW w:w="3166" w:type="dxa"/>
                  <w:tcMar>
                    <w:top w:w="0" w:type="dxa"/>
                    <w:left w:w="108" w:type="dxa"/>
                    <w:bottom w:w="0" w:type="dxa"/>
                    <w:right w:w="108" w:type="dxa"/>
                  </w:tcMar>
                  <w:hideMark/>
                </w:tcPr>
                <w:p w14:paraId="43FBE85C" w14:textId="77777777" w:rsidR="00B36E03" w:rsidRPr="00EA6E2D" w:rsidRDefault="00B36E03" w:rsidP="00B36E03">
                  <w:pPr>
                    <w:pStyle w:val="TAC"/>
                  </w:pPr>
                  <w:r w:rsidRPr="00EA6E2D">
                    <w:t>UE Output Power</w:t>
                  </w:r>
                </w:p>
              </w:tc>
              <w:tc>
                <w:tcPr>
                  <w:tcW w:w="1135" w:type="dxa"/>
                  <w:tcMar>
                    <w:top w:w="0" w:type="dxa"/>
                    <w:left w:w="108" w:type="dxa"/>
                    <w:bottom w:w="0" w:type="dxa"/>
                    <w:right w:w="108" w:type="dxa"/>
                  </w:tcMar>
                  <w:hideMark/>
                </w:tcPr>
                <w:p w14:paraId="320DF7A0" w14:textId="77777777" w:rsidR="00B36E03" w:rsidRPr="00EA6E2D" w:rsidRDefault="00B36E03" w:rsidP="00B36E03">
                  <w:pPr>
                    <w:pStyle w:val="TAC"/>
                  </w:pPr>
                  <w:r w:rsidRPr="00EA6E2D">
                    <w:t>dBm</w:t>
                  </w:r>
                </w:p>
              </w:tc>
              <w:tc>
                <w:tcPr>
                  <w:tcW w:w="2630" w:type="dxa"/>
                  <w:tcMar>
                    <w:top w:w="0" w:type="dxa"/>
                    <w:left w:w="108" w:type="dxa"/>
                    <w:bottom w:w="0" w:type="dxa"/>
                    <w:right w:w="108" w:type="dxa"/>
                  </w:tcMar>
                  <w:hideMark/>
                </w:tcPr>
                <w:p w14:paraId="5CE185AC" w14:textId="77777777" w:rsidR="00B36E03" w:rsidRPr="00EA6E2D" w:rsidRDefault="00B36E03" w:rsidP="00B36E03">
                  <w:pPr>
                    <w:pStyle w:val="TAC"/>
                    <w:rPr>
                      <w:lang w:eastAsia="zh-CN"/>
                    </w:rPr>
                  </w:pPr>
                  <w:r w:rsidRPr="00D96039">
                    <w:t>P</w:t>
                  </w:r>
                  <w:r w:rsidRPr="00D96039">
                    <w:rPr>
                      <w:vertAlign w:val="subscript"/>
                    </w:rPr>
                    <w:t>CMAX,f,c</w:t>
                  </w:r>
                  <w:r w:rsidRPr="00D96039">
                    <w:t xml:space="preserve"> in clause 6.2.4</w:t>
                  </w:r>
                  <w:r>
                    <w:rPr>
                      <w:rFonts w:hint="eastAsia"/>
                      <w:lang w:eastAsia="zh-CN"/>
                    </w:rPr>
                    <w:t xml:space="preserve">, </w:t>
                  </w:r>
                  <w:r w:rsidRPr="009A2041">
                    <w:rPr>
                      <w:rFonts w:eastAsia="Malgun Gothic"/>
                    </w:rPr>
                    <w:t>P-MPR</w:t>
                  </w:r>
                  <w:r>
                    <w:rPr>
                      <w:rFonts w:hint="eastAsia"/>
                      <w:lang w:eastAsia="zh-CN"/>
                    </w:rPr>
                    <w:t xml:space="preserve"> </w:t>
                  </w:r>
                  <w:r w:rsidRPr="009A2041">
                    <w:rPr>
                      <w:rFonts w:eastAsia="Malgun Gothic"/>
                    </w:rPr>
                    <w:t>=</w:t>
                  </w:r>
                  <w:r>
                    <w:rPr>
                      <w:rFonts w:hint="eastAsia"/>
                      <w:lang w:eastAsia="zh-CN"/>
                    </w:rPr>
                    <w:t xml:space="preserve"> </w:t>
                  </w:r>
                  <w:r w:rsidRPr="009A2041">
                    <w:rPr>
                      <w:rFonts w:eastAsia="Malgun Gothic"/>
                    </w:rPr>
                    <w:t>0</w:t>
                  </w:r>
                </w:p>
              </w:tc>
            </w:tr>
            <w:tr w:rsidR="00B36E03" w:rsidRPr="00EA6E2D" w14:paraId="50844B46" w14:textId="77777777" w:rsidTr="00E22483">
              <w:trPr>
                <w:trHeight w:val="187"/>
                <w:jc w:val="center"/>
              </w:trPr>
              <w:tc>
                <w:tcPr>
                  <w:tcW w:w="3166" w:type="dxa"/>
                  <w:tcMar>
                    <w:top w:w="0" w:type="dxa"/>
                    <w:left w:w="108" w:type="dxa"/>
                    <w:bottom w:w="0" w:type="dxa"/>
                    <w:right w:w="108" w:type="dxa"/>
                  </w:tcMar>
                </w:tcPr>
                <w:p w14:paraId="5CA7DD5D" w14:textId="77777777" w:rsidR="00B36E03" w:rsidRPr="00EA6E2D" w:rsidRDefault="00B36E03" w:rsidP="00B36E03">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14:paraId="2EE42548" w14:textId="77777777" w:rsidR="00B36E03" w:rsidRPr="00EA6E2D" w:rsidRDefault="00B36E03" w:rsidP="00B36E03">
                  <w:pPr>
                    <w:pStyle w:val="TAC"/>
                  </w:pPr>
                </w:p>
              </w:tc>
              <w:tc>
                <w:tcPr>
                  <w:tcW w:w="2630" w:type="dxa"/>
                  <w:tcMar>
                    <w:top w:w="0" w:type="dxa"/>
                    <w:left w:w="108" w:type="dxa"/>
                    <w:bottom w:w="0" w:type="dxa"/>
                    <w:right w:w="108" w:type="dxa"/>
                  </w:tcMar>
                </w:tcPr>
                <w:p w14:paraId="01771599" w14:textId="77777777" w:rsidR="00B36E03" w:rsidRPr="00EA6E2D" w:rsidRDefault="00B36E03" w:rsidP="00B36E03">
                  <w:pPr>
                    <w:pStyle w:val="TAC"/>
                    <w:rPr>
                      <w:lang w:eastAsia="zh-CN"/>
                    </w:rPr>
                  </w:pPr>
                  <w:r>
                    <w:rPr>
                      <w:rFonts w:hint="eastAsia"/>
                      <w:lang w:eastAsia="zh-CN"/>
                    </w:rPr>
                    <w:t>Not change</w:t>
                  </w:r>
                </w:p>
              </w:tc>
            </w:tr>
            <w:tr w:rsidR="00B36E03" w:rsidRPr="00EA6E2D" w14:paraId="5BA1E979" w14:textId="77777777" w:rsidTr="00E22483">
              <w:trPr>
                <w:trHeight w:val="187"/>
                <w:jc w:val="center"/>
              </w:trPr>
              <w:tc>
                <w:tcPr>
                  <w:tcW w:w="3166" w:type="dxa"/>
                  <w:tcMar>
                    <w:top w:w="0" w:type="dxa"/>
                    <w:left w:w="108" w:type="dxa"/>
                    <w:bottom w:w="0" w:type="dxa"/>
                    <w:right w:w="108" w:type="dxa"/>
                  </w:tcMar>
                  <w:hideMark/>
                </w:tcPr>
                <w:p w14:paraId="7E489B36" w14:textId="77777777" w:rsidR="00B36E03" w:rsidRPr="00EA6E2D" w:rsidRDefault="00B36E03" w:rsidP="00B36E03">
                  <w:pPr>
                    <w:pStyle w:val="TAC"/>
                  </w:pPr>
                  <w:r w:rsidRPr="00EA6E2D">
                    <w:t>Operating conditions</w:t>
                  </w:r>
                </w:p>
              </w:tc>
              <w:tc>
                <w:tcPr>
                  <w:tcW w:w="1135" w:type="dxa"/>
                  <w:tcMar>
                    <w:top w:w="0" w:type="dxa"/>
                    <w:left w:w="108" w:type="dxa"/>
                    <w:bottom w:w="0" w:type="dxa"/>
                    <w:right w:w="108" w:type="dxa"/>
                  </w:tcMar>
                </w:tcPr>
                <w:p w14:paraId="427769AB" w14:textId="77777777" w:rsidR="00B36E03" w:rsidRPr="00EA6E2D" w:rsidRDefault="00B36E03" w:rsidP="00B36E03">
                  <w:pPr>
                    <w:pStyle w:val="TAC"/>
                  </w:pPr>
                </w:p>
              </w:tc>
              <w:tc>
                <w:tcPr>
                  <w:tcW w:w="2630" w:type="dxa"/>
                  <w:tcMar>
                    <w:top w:w="0" w:type="dxa"/>
                    <w:left w:w="108" w:type="dxa"/>
                    <w:bottom w:w="0" w:type="dxa"/>
                    <w:right w:w="108" w:type="dxa"/>
                  </w:tcMar>
                  <w:hideMark/>
                </w:tcPr>
                <w:p w14:paraId="7A1D931E" w14:textId="77777777" w:rsidR="00B36E03" w:rsidRPr="00EA6E2D" w:rsidRDefault="00B36E03" w:rsidP="00B36E03">
                  <w:pPr>
                    <w:pStyle w:val="TAC"/>
                  </w:pPr>
                  <w:r w:rsidRPr="00EA6E2D">
                    <w:t>Normal conditions</w:t>
                  </w:r>
                </w:p>
              </w:tc>
            </w:tr>
            <w:tr w:rsidR="00B36E03" w:rsidRPr="00EA6E2D" w14:paraId="7DA13B44" w14:textId="77777777" w:rsidTr="00E22483">
              <w:trPr>
                <w:trHeight w:val="187"/>
                <w:jc w:val="center"/>
              </w:trPr>
              <w:tc>
                <w:tcPr>
                  <w:tcW w:w="3166" w:type="dxa"/>
                  <w:tcMar>
                    <w:top w:w="0" w:type="dxa"/>
                    <w:left w:w="108" w:type="dxa"/>
                    <w:bottom w:w="0" w:type="dxa"/>
                    <w:right w:w="108" w:type="dxa"/>
                  </w:tcMar>
                </w:tcPr>
                <w:p w14:paraId="6D869F4C" w14:textId="77777777" w:rsidR="00B36E03" w:rsidRPr="00EA6E2D" w:rsidRDefault="00B36E03" w:rsidP="00B36E03">
                  <w:pPr>
                    <w:pStyle w:val="TAC"/>
                  </w:pPr>
                  <w:r>
                    <w:rPr>
                      <w:rFonts w:hint="eastAsia"/>
                      <w:lang w:eastAsia="zh-CN"/>
                    </w:rPr>
                    <w:t>T</w:t>
                  </w:r>
                  <w:r w:rsidRPr="00745287">
                    <w:rPr>
                      <w:lang w:eastAsia="zh-CN"/>
                    </w:rPr>
                    <w:t>ransmission bandwidth</w:t>
                  </w:r>
                </w:p>
              </w:tc>
              <w:tc>
                <w:tcPr>
                  <w:tcW w:w="1135" w:type="dxa"/>
                  <w:tcMar>
                    <w:top w:w="0" w:type="dxa"/>
                    <w:left w:w="108" w:type="dxa"/>
                    <w:bottom w:w="0" w:type="dxa"/>
                    <w:right w:w="108" w:type="dxa"/>
                  </w:tcMar>
                </w:tcPr>
                <w:p w14:paraId="609A065E" w14:textId="77777777" w:rsidR="00B36E03" w:rsidRPr="00EA6E2D" w:rsidRDefault="00B36E03" w:rsidP="00B36E03">
                  <w:pPr>
                    <w:pStyle w:val="TAC"/>
                  </w:pPr>
                </w:p>
              </w:tc>
              <w:tc>
                <w:tcPr>
                  <w:tcW w:w="2630" w:type="dxa"/>
                  <w:tcMar>
                    <w:top w:w="0" w:type="dxa"/>
                    <w:left w:w="108" w:type="dxa"/>
                    <w:bottom w:w="0" w:type="dxa"/>
                    <w:right w:w="108" w:type="dxa"/>
                  </w:tcMar>
                </w:tcPr>
                <w:p w14:paraId="0FF32363" w14:textId="77777777" w:rsidR="00B36E03" w:rsidRPr="00EA6E2D" w:rsidRDefault="00B36E03" w:rsidP="00B36E03">
                  <w:pPr>
                    <w:pStyle w:val="TAC"/>
                  </w:pPr>
                  <w:r>
                    <w:rPr>
                      <w:rFonts w:hint="eastAsia"/>
                      <w:lang w:eastAsia="zh-CN"/>
                    </w:rPr>
                    <w:t>C</w:t>
                  </w:r>
                  <w:r w:rsidRPr="00745287">
                    <w:rPr>
                      <w:lang w:eastAsia="zh-CN"/>
                    </w:rPr>
                    <w:t>onfined within F</w:t>
                  </w:r>
                  <w:r w:rsidRPr="00745287">
                    <w:rPr>
                      <w:vertAlign w:val="subscript"/>
                      <w:lang w:eastAsia="zh-CN"/>
                    </w:rPr>
                    <w:t>UL_low</w:t>
                  </w:r>
                  <w:r w:rsidRPr="00745287">
                    <w:rPr>
                      <w:lang w:eastAsia="zh-CN"/>
                    </w:rPr>
                    <w:t xml:space="preserve"> + [4] MHz </w:t>
                  </w:r>
                  <w:r>
                    <w:rPr>
                      <w:rFonts w:hint="eastAsia"/>
                      <w:lang w:eastAsia="zh-CN"/>
                    </w:rPr>
                    <w:t>and</w:t>
                  </w:r>
                  <w:r w:rsidRPr="00745287">
                    <w:rPr>
                      <w:lang w:eastAsia="zh-CN"/>
                    </w:rPr>
                    <w:t xml:space="preserve"> F</w:t>
                  </w:r>
                  <w:r w:rsidRPr="00745287">
                    <w:rPr>
                      <w:vertAlign w:val="subscript"/>
                      <w:lang w:eastAsia="zh-CN"/>
                    </w:rPr>
                    <w:t>UL_high</w:t>
                  </w:r>
                  <w:r w:rsidRPr="00745287">
                    <w:rPr>
                      <w:lang w:eastAsia="zh-CN"/>
                    </w:rPr>
                    <w:t xml:space="preserve"> – [4] MHz</w:t>
                  </w:r>
                </w:p>
              </w:tc>
            </w:tr>
            <w:tr w:rsidR="00B36E03" w:rsidRPr="00EA6E2D" w14:paraId="1573BF62" w14:textId="77777777" w:rsidTr="00E22483">
              <w:trPr>
                <w:trHeight w:val="187"/>
                <w:jc w:val="center"/>
              </w:trPr>
              <w:tc>
                <w:tcPr>
                  <w:tcW w:w="3166" w:type="dxa"/>
                  <w:tcMar>
                    <w:top w:w="0" w:type="dxa"/>
                    <w:left w:w="108" w:type="dxa"/>
                    <w:bottom w:w="0" w:type="dxa"/>
                    <w:right w:w="108" w:type="dxa"/>
                  </w:tcMar>
                </w:tcPr>
                <w:p w14:paraId="2D6BA9A6" w14:textId="77777777" w:rsidR="00B36E03" w:rsidRDefault="00B36E03" w:rsidP="00B36E03">
                  <w:pPr>
                    <w:pStyle w:val="TAC"/>
                    <w:rPr>
                      <w:lang w:eastAsia="zh-CN"/>
                    </w:rPr>
                  </w:pPr>
                  <w:r>
                    <w:rPr>
                      <w:lang w:eastAsia="zh-CN"/>
                    </w:rPr>
                    <w:t>DL signal frequency</w:t>
                  </w:r>
                </w:p>
              </w:tc>
              <w:tc>
                <w:tcPr>
                  <w:tcW w:w="1135" w:type="dxa"/>
                  <w:tcMar>
                    <w:top w:w="0" w:type="dxa"/>
                    <w:left w:w="108" w:type="dxa"/>
                    <w:bottom w:w="0" w:type="dxa"/>
                    <w:right w:w="108" w:type="dxa"/>
                  </w:tcMar>
                </w:tcPr>
                <w:p w14:paraId="16580838" w14:textId="77777777" w:rsidR="00B36E03" w:rsidRPr="00EA6E2D" w:rsidRDefault="00B36E03" w:rsidP="00B36E03">
                  <w:pPr>
                    <w:pStyle w:val="TAC"/>
                  </w:pPr>
                </w:p>
              </w:tc>
              <w:tc>
                <w:tcPr>
                  <w:tcW w:w="2630" w:type="dxa"/>
                  <w:tcMar>
                    <w:top w:w="0" w:type="dxa"/>
                    <w:left w:w="108" w:type="dxa"/>
                    <w:bottom w:w="0" w:type="dxa"/>
                    <w:right w:w="108" w:type="dxa"/>
                  </w:tcMar>
                </w:tcPr>
                <w:p w14:paraId="4A4007B0" w14:textId="77777777" w:rsidR="00B36E03" w:rsidRDefault="00B36E03" w:rsidP="00B36E03">
                  <w:pPr>
                    <w:pStyle w:val="TAC"/>
                    <w:rPr>
                      <w:lang w:eastAsia="zh-CN"/>
                    </w:rPr>
                  </w:pPr>
                  <w:r>
                    <w:rPr>
                      <w:lang w:eastAsia="zh-CN"/>
                    </w:rPr>
                    <w:t xml:space="preserve">Not change before </w:t>
                  </w:r>
                  <w:r>
                    <w:rPr>
                      <w:rFonts w:hint="eastAsia"/>
                      <w:lang w:eastAsia="zh-CN"/>
                    </w:rPr>
                    <w:t>and</w:t>
                  </w:r>
                  <w:r>
                    <w:rPr>
                      <w:lang w:eastAsia="zh-CN"/>
                    </w:rPr>
                    <w:t xml:space="preserve"> during the measurement window</w:t>
                  </w:r>
                </w:p>
              </w:tc>
            </w:tr>
            <w:tr w:rsidR="00B36E03" w:rsidRPr="00EA6E2D" w14:paraId="7F277397" w14:textId="77777777" w:rsidTr="00E22483">
              <w:trPr>
                <w:trHeight w:val="187"/>
                <w:jc w:val="center"/>
              </w:trPr>
              <w:tc>
                <w:tcPr>
                  <w:tcW w:w="3166" w:type="dxa"/>
                  <w:tcMar>
                    <w:top w:w="0" w:type="dxa"/>
                    <w:left w:w="108" w:type="dxa"/>
                    <w:bottom w:w="0" w:type="dxa"/>
                    <w:right w:w="108" w:type="dxa"/>
                  </w:tcMar>
                </w:tcPr>
                <w:p w14:paraId="1481E147" w14:textId="77777777" w:rsidR="00B36E03" w:rsidRDefault="00B36E03" w:rsidP="00B36E03">
                  <w:pPr>
                    <w:pStyle w:val="TAC"/>
                    <w:rPr>
                      <w:lang w:eastAsia="zh-CN"/>
                    </w:rPr>
                  </w:pPr>
                  <w:r>
                    <w:rPr>
                      <w:lang w:eastAsia="zh-CN"/>
                    </w:rPr>
                    <w:t>DL signal timing</w:t>
                  </w:r>
                </w:p>
              </w:tc>
              <w:tc>
                <w:tcPr>
                  <w:tcW w:w="1135" w:type="dxa"/>
                  <w:tcMar>
                    <w:top w:w="0" w:type="dxa"/>
                    <w:left w:w="108" w:type="dxa"/>
                    <w:bottom w:w="0" w:type="dxa"/>
                    <w:right w:w="108" w:type="dxa"/>
                  </w:tcMar>
                </w:tcPr>
                <w:p w14:paraId="55AC2FFE" w14:textId="77777777" w:rsidR="00B36E03" w:rsidRPr="00EA6E2D" w:rsidRDefault="00B36E03" w:rsidP="00B36E03">
                  <w:pPr>
                    <w:pStyle w:val="TAC"/>
                  </w:pPr>
                </w:p>
              </w:tc>
              <w:tc>
                <w:tcPr>
                  <w:tcW w:w="2630" w:type="dxa"/>
                  <w:tcMar>
                    <w:top w:w="0" w:type="dxa"/>
                    <w:left w:w="108" w:type="dxa"/>
                    <w:bottom w:w="0" w:type="dxa"/>
                    <w:right w:w="108" w:type="dxa"/>
                  </w:tcMar>
                </w:tcPr>
                <w:p w14:paraId="49B9FCE3" w14:textId="77777777" w:rsidR="00B36E03" w:rsidRDefault="00B36E03" w:rsidP="00B36E03">
                  <w:pPr>
                    <w:pStyle w:val="TAC"/>
                    <w:rPr>
                      <w:lang w:eastAsia="zh-CN"/>
                    </w:rPr>
                  </w:pPr>
                  <w:r>
                    <w:rPr>
                      <w:lang w:eastAsia="zh-CN"/>
                    </w:rPr>
                    <w:t>Maintained constant before and during the measurement window</w:t>
                  </w:r>
                </w:p>
              </w:tc>
            </w:tr>
            <w:tr w:rsidR="00B36E03" w:rsidRPr="00EA6E2D" w14:paraId="1E7C9FEB" w14:textId="77777777" w:rsidTr="00E22483">
              <w:trPr>
                <w:trHeight w:val="187"/>
                <w:jc w:val="center"/>
              </w:trPr>
              <w:tc>
                <w:tcPr>
                  <w:tcW w:w="3166" w:type="dxa"/>
                  <w:tcMar>
                    <w:top w:w="0" w:type="dxa"/>
                    <w:left w:w="108" w:type="dxa"/>
                    <w:bottom w:w="0" w:type="dxa"/>
                    <w:right w:w="108" w:type="dxa"/>
                  </w:tcMar>
                </w:tcPr>
                <w:p w14:paraId="278A73F9" w14:textId="77777777" w:rsidR="00B36E03" w:rsidRDefault="00B36E03" w:rsidP="00B36E03">
                  <w:pPr>
                    <w:pStyle w:val="TAC"/>
                    <w:rPr>
                      <w:lang w:eastAsia="zh-CN"/>
                    </w:rPr>
                  </w:pPr>
                  <w:r>
                    <w:rPr>
                      <w:lang w:eastAsia="zh-CN"/>
                    </w:rPr>
                    <w:t>UL slots for testing</w:t>
                  </w:r>
                </w:p>
              </w:tc>
              <w:tc>
                <w:tcPr>
                  <w:tcW w:w="1135" w:type="dxa"/>
                  <w:tcMar>
                    <w:top w:w="0" w:type="dxa"/>
                    <w:left w:w="108" w:type="dxa"/>
                    <w:bottom w:w="0" w:type="dxa"/>
                    <w:right w:w="108" w:type="dxa"/>
                  </w:tcMar>
                </w:tcPr>
                <w:p w14:paraId="058FE4B6" w14:textId="77777777" w:rsidR="00B36E03" w:rsidRPr="00EA6E2D" w:rsidRDefault="00B36E03" w:rsidP="00B36E03">
                  <w:pPr>
                    <w:pStyle w:val="TAC"/>
                  </w:pPr>
                </w:p>
              </w:tc>
              <w:tc>
                <w:tcPr>
                  <w:tcW w:w="2630" w:type="dxa"/>
                  <w:tcMar>
                    <w:top w:w="0" w:type="dxa"/>
                    <w:left w:w="108" w:type="dxa"/>
                    <w:bottom w:w="0" w:type="dxa"/>
                    <w:right w:w="108" w:type="dxa"/>
                  </w:tcMar>
                </w:tcPr>
                <w:p w14:paraId="7C45D801" w14:textId="77777777" w:rsidR="00B36E03" w:rsidRDefault="00B36E03" w:rsidP="00B36E03">
                  <w:pPr>
                    <w:pStyle w:val="TAC"/>
                    <w:rPr>
                      <w:lang w:eastAsia="zh-CN"/>
                    </w:rPr>
                  </w:pPr>
                  <w:r>
                    <w:rPr>
                      <w:lang w:eastAsia="zh-CN"/>
                    </w:rPr>
                    <w:t>Tested on consecutive UL slots</w:t>
                  </w:r>
                </w:p>
              </w:tc>
            </w:tr>
            <w:tr w:rsidR="00B36E03" w:rsidRPr="00EA6E2D" w14:paraId="55198EEC" w14:textId="77777777" w:rsidTr="00E22483">
              <w:trPr>
                <w:trHeight w:val="187"/>
                <w:jc w:val="center"/>
              </w:trPr>
              <w:tc>
                <w:tcPr>
                  <w:tcW w:w="3166" w:type="dxa"/>
                  <w:tcMar>
                    <w:top w:w="0" w:type="dxa"/>
                    <w:left w:w="108" w:type="dxa"/>
                    <w:bottom w:w="0" w:type="dxa"/>
                    <w:right w:w="108" w:type="dxa"/>
                  </w:tcMar>
                </w:tcPr>
                <w:p w14:paraId="2E0FB019" w14:textId="77777777" w:rsidR="00B36E03" w:rsidRDefault="00B36E03" w:rsidP="00B36E03">
                  <w:pPr>
                    <w:pStyle w:val="TAC"/>
                    <w:rPr>
                      <w:lang w:eastAsia="zh-CN"/>
                    </w:rPr>
                  </w:pPr>
                  <w:r>
                    <w:rPr>
                      <w:rFonts w:hint="eastAsia"/>
                      <w:lang w:eastAsia="zh-CN"/>
                    </w:rPr>
                    <w:t>PUSCH w</w:t>
                  </w:r>
                  <w:r>
                    <w:rPr>
                      <w:lang w:eastAsia="zh-CN"/>
                    </w:rPr>
                    <w:t>aveform</w:t>
                  </w:r>
                  <w:r w:rsidRPr="00436A8D">
                    <w:rPr>
                      <w:lang w:eastAsia="zh-CN"/>
                    </w:rPr>
                    <w:t xml:space="preserve"> for testing</w:t>
                  </w:r>
                </w:p>
              </w:tc>
              <w:tc>
                <w:tcPr>
                  <w:tcW w:w="1135" w:type="dxa"/>
                  <w:tcMar>
                    <w:top w:w="0" w:type="dxa"/>
                    <w:left w:w="108" w:type="dxa"/>
                    <w:bottom w:w="0" w:type="dxa"/>
                    <w:right w:w="108" w:type="dxa"/>
                  </w:tcMar>
                </w:tcPr>
                <w:p w14:paraId="2AE36BA0" w14:textId="77777777" w:rsidR="00B36E03" w:rsidRPr="00EA6E2D" w:rsidRDefault="00B36E03" w:rsidP="00B36E03">
                  <w:pPr>
                    <w:pStyle w:val="TAC"/>
                  </w:pPr>
                </w:p>
              </w:tc>
              <w:tc>
                <w:tcPr>
                  <w:tcW w:w="2630" w:type="dxa"/>
                  <w:tcMar>
                    <w:top w:w="0" w:type="dxa"/>
                    <w:left w:w="108" w:type="dxa"/>
                    <w:bottom w:w="0" w:type="dxa"/>
                    <w:right w:w="108" w:type="dxa"/>
                  </w:tcMar>
                </w:tcPr>
                <w:p w14:paraId="71A4A9F8" w14:textId="77777777" w:rsidR="00B36E03" w:rsidRDefault="00B36E03" w:rsidP="00B36E03">
                  <w:pPr>
                    <w:pStyle w:val="TAC"/>
                    <w:rPr>
                      <w:lang w:eastAsia="zh-CN"/>
                    </w:rPr>
                  </w:pPr>
                  <w:r w:rsidRPr="00436A8D">
                    <w:rPr>
                      <w:lang w:eastAsia="zh-CN"/>
                    </w:rPr>
                    <w:t>DFT-s-OFDM</w:t>
                  </w:r>
                </w:p>
              </w:tc>
            </w:tr>
          </w:tbl>
          <w:p w14:paraId="02CD07B6" w14:textId="77777777" w:rsidR="00B36E03" w:rsidRDefault="00B36E03" w:rsidP="00142534"/>
        </w:tc>
      </w:tr>
    </w:tbl>
    <w:p w14:paraId="61C99284" w14:textId="77777777" w:rsidR="00B36E03" w:rsidRDefault="00B36E03" w:rsidP="00142534"/>
    <w:p w14:paraId="4DAE14B8" w14:textId="5B0F0DEB" w:rsidR="009F1671" w:rsidRDefault="009F1671" w:rsidP="009F1671">
      <w:r>
        <w:lastRenderedPageBreak/>
        <w:t>The side conditions on the terrestrial requirement on DMRS bundling, as currently captured in 38.101-1, specify that no network commanded timing advance takes place.  However, the NTN network requires the UE to apply timing pre-compensation when operating in NTN networks.  RAN4 should discuss how to replace this side condition with the appropriate one for NTN operation.</w:t>
      </w:r>
    </w:p>
    <w:p w14:paraId="25411ACE" w14:textId="77777777" w:rsidR="009F1671" w:rsidRDefault="009F1671" w:rsidP="00142534"/>
    <w:p w14:paraId="0FEC13C1" w14:textId="78FF1F42" w:rsidR="00A71CAD" w:rsidRDefault="00A71CAD" w:rsidP="00A71CAD">
      <w:pPr>
        <w:pStyle w:val="Observation"/>
      </w:pPr>
      <w:bookmarkStart w:id="1" w:name="_Toc135051275"/>
      <w:bookmarkStart w:id="2" w:name="_Toc142652307"/>
      <w:r>
        <w:t>Observation 1:</w:t>
      </w:r>
      <w:r>
        <w:tab/>
        <w:t>RAN4 should update the TA side condition of the m</w:t>
      </w:r>
      <w:r w:rsidRPr="00A71CAD">
        <w:t>aximum allowable phase difference for DMRS bundling</w:t>
      </w:r>
      <w:r>
        <w:t xml:space="preserve"> requirement to align with the timing pre-compensation procedure used in NTN networks.</w:t>
      </w:r>
      <w:bookmarkEnd w:id="1"/>
      <w:bookmarkEnd w:id="2"/>
    </w:p>
    <w:p w14:paraId="57A27EEC" w14:textId="77777777" w:rsidR="00A71CAD" w:rsidRDefault="00A71CAD" w:rsidP="00142534"/>
    <w:p w14:paraId="555DCC61" w14:textId="29238D3E" w:rsidR="00B36E03" w:rsidRDefault="00B118E5" w:rsidP="00142534">
      <w:r>
        <w:t xml:space="preserve">As seen in the incoming LS, </w:t>
      </w:r>
      <w:r w:rsidR="00B36E03">
        <w:t>RAN1 has assumed “</w:t>
      </w:r>
      <w:r w:rsidR="00B36E03" w:rsidRPr="00B36E03">
        <w:t>pre-compensation to keep phase rotation due to timing drift within the phase difference limit can be performed at UE side</w:t>
      </w:r>
      <w:r w:rsidR="00B36E03">
        <w:t>” in order for the UE to meet the maximum allowable phase difference requirements for DMRS bundling.</w:t>
      </w:r>
      <w:r w:rsidR="00C44BC8">
        <w:t xml:space="preserve">  </w:t>
      </w:r>
      <w:r w:rsidR="009F1671">
        <w:t>In order to assess the RAN4 specification impact from this decision, RAN4 should further discuss the following:</w:t>
      </w:r>
    </w:p>
    <w:p w14:paraId="2C4109F3" w14:textId="7A09A0F7" w:rsidR="009F1671" w:rsidRDefault="009F1671" w:rsidP="00484D6D">
      <w:pPr>
        <w:pStyle w:val="B10"/>
      </w:pPr>
      <w:r>
        <w:t>-</w:t>
      </w:r>
      <w:r w:rsidR="00484D6D">
        <w:tab/>
      </w:r>
      <w:r>
        <w:t>Whether the requirement on m</w:t>
      </w:r>
      <w:r w:rsidRPr="009F1671">
        <w:t>aximum allowable phase difference for DMRS bundling</w:t>
      </w:r>
      <w:r>
        <w:t xml:space="preserve"> with TA pre-compensation has any additional restrictions in terms of max DMRS bundling window length (e.g. fewer than 16 or 8 slots)</w:t>
      </w:r>
    </w:p>
    <w:p w14:paraId="5AAF30D9" w14:textId="32E17793" w:rsidR="009F1671" w:rsidRDefault="009F1671" w:rsidP="00484D6D">
      <w:pPr>
        <w:pStyle w:val="B10"/>
      </w:pPr>
      <w:r>
        <w:t>-</w:t>
      </w:r>
      <w:r w:rsidR="00484D6D">
        <w:tab/>
      </w:r>
      <w:r>
        <w:t>Whether the requirement on m</w:t>
      </w:r>
      <w:r w:rsidRPr="009F1671">
        <w:t>aximum allowable phase difference for DMRS bundling</w:t>
      </w:r>
      <w:r>
        <w:t xml:space="preserve"> with TA pre-compensation has any additional restrictions in terms of RB allocations (e.g. maximum number of RBs from the DC carrier)</w:t>
      </w:r>
    </w:p>
    <w:p w14:paraId="29441417" w14:textId="77777777" w:rsidR="009F1671" w:rsidRDefault="009F1671" w:rsidP="00142534"/>
    <w:p w14:paraId="68F5C863" w14:textId="16B8D87E" w:rsidR="00A71CAD" w:rsidRDefault="00A71CAD" w:rsidP="00A71CAD">
      <w:pPr>
        <w:pStyle w:val="Observation"/>
      </w:pPr>
      <w:bookmarkStart w:id="3" w:name="_Toc135051276"/>
      <w:bookmarkStart w:id="4" w:name="_Toc142652308"/>
      <w:r>
        <w:t xml:space="preserve">Observation </w:t>
      </w:r>
      <w:r w:rsidR="007849B8">
        <w:t>2</w:t>
      </w:r>
      <w:r>
        <w:t>:</w:t>
      </w:r>
      <w:r>
        <w:tab/>
        <w:t>RAN4 should determine whether additional side conditions on the maximum DMRS bundling length and/or RB allocations are needed for the requirement on the m</w:t>
      </w:r>
      <w:r w:rsidRPr="00A71CAD">
        <w:t>aximum allowable phase difference for DMRS bundling</w:t>
      </w:r>
      <w:r>
        <w:t xml:space="preserve"> in NTN operation.</w:t>
      </w:r>
      <w:bookmarkEnd w:id="3"/>
      <w:bookmarkEnd w:id="4"/>
    </w:p>
    <w:p w14:paraId="396814E1" w14:textId="77777777" w:rsidR="00A71CAD" w:rsidRDefault="00A71CAD" w:rsidP="00142534"/>
    <w:p w14:paraId="3FCF247A" w14:textId="1A96E76C" w:rsidR="009F1671" w:rsidRDefault="00A71CAD" w:rsidP="00142534">
      <w:r>
        <w:t xml:space="preserve">Finally, our understanding is that the RAN1 design of the coverage enhancement feature for NTN is based on the same performance metrics as the terrestrial coverage enhancement analysis from Rel-17.  Thus, there is no room to relax or change the requirements on the maximum allowable phase difference, and the values captured in Table </w:t>
      </w:r>
      <w:r w:rsidRPr="00A71CAD">
        <w:t>6.4.2.5-1</w:t>
      </w:r>
      <w:r>
        <w:t xml:space="preserve"> of TS38.101-1 will remain applicable for NTN.</w:t>
      </w:r>
    </w:p>
    <w:p w14:paraId="3EAB561B" w14:textId="77777777" w:rsidR="00B64595" w:rsidRDefault="00B64595" w:rsidP="00142534"/>
    <w:p w14:paraId="1CCCF41E" w14:textId="1C9A4E35" w:rsidR="00B64595" w:rsidRDefault="00B64595" w:rsidP="00B64595">
      <w:pPr>
        <w:pStyle w:val="Observation"/>
      </w:pPr>
      <w:bookmarkStart w:id="5" w:name="_Toc135048012"/>
      <w:bookmarkStart w:id="6" w:name="_Toc135048026"/>
      <w:bookmarkStart w:id="7" w:name="_Toc135048111"/>
      <w:bookmarkStart w:id="8" w:name="_Toc135048415"/>
      <w:bookmarkStart w:id="9" w:name="_Toc135051277"/>
      <w:bookmarkStart w:id="10" w:name="_Toc142652309"/>
      <w:r>
        <w:t xml:space="preserve">Observation </w:t>
      </w:r>
      <w:r w:rsidR="007849B8">
        <w:t>3</w:t>
      </w:r>
      <w:r>
        <w:t>:</w:t>
      </w:r>
      <w:r>
        <w:tab/>
      </w:r>
      <w:bookmarkEnd w:id="5"/>
      <w:bookmarkEnd w:id="6"/>
      <w:bookmarkEnd w:id="7"/>
      <w:bookmarkEnd w:id="8"/>
      <w:r w:rsidR="007849B8">
        <w:t>It is expected that t</w:t>
      </w:r>
      <w:r w:rsidR="007849B8" w:rsidRPr="007849B8">
        <w:t xml:space="preserve">he values </w:t>
      </w:r>
      <w:r w:rsidR="007849B8">
        <w:t>of the m</w:t>
      </w:r>
      <w:r w:rsidR="007849B8" w:rsidRPr="007849B8">
        <w:t>aximum allowable phase difference for DMRS bundling captured in Table 6.4.2.5-1 of TS38.101-1 will remain applicable for NTN</w:t>
      </w:r>
      <w:r w:rsidR="007849B8">
        <w:t>.</w:t>
      </w:r>
      <w:bookmarkEnd w:id="9"/>
      <w:bookmarkEnd w:id="10"/>
    </w:p>
    <w:bookmarkEnd w:id="0"/>
    <w:p w14:paraId="3C4DE28A" w14:textId="77777777" w:rsidR="00220F8E" w:rsidRDefault="00220F8E" w:rsidP="003E3BCD">
      <w:pPr>
        <w:rPr>
          <w:lang w:val="en-GB"/>
        </w:rPr>
      </w:pPr>
    </w:p>
    <w:p w14:paraId="2836B6B7" w14:textId="00C7CC20" w:rsidR="00220F8E" w:rsidRDefault="00220F8E" w:rsidP="00220F8E">
      <w:pPr>
        <w:pStyle w:val="Proposal"/>
      </w:pPr>
      <w:bookmarkStart w:id="11" w:name="_Toc135048414"/>
      <w:bookmarkStart w:id="12" w:name="_Toc135051274"/>
      <w:bookmarkStart w:id="13" w:name="_Toc142652306"/>
      <w:r w:rsidRPr="003E244D">
        <w:t xml:space="preserve">Proposal </w:t>
      </w:r>
      <w:r>
        <w:t>1</w:t>
      </w:r>
      <w:r w:rsidRPr="003E244D">
        <w:t>:</w:t>
      </w:r>
      <w:r w:rsidRPr="003E244D">
        <w:tab/>
      </w:r>
      <w:bookmarkEnd w:id="11"/>
      <w:r w:rsidR="007849B8">
        <w:t>RAN4 should further discuss the applicability of the DMRS bundling feature to Rel-18 NTN and determine whether additional NTN-specific side conditions are needed.</w:t>
      </w:r>
      <w:bookmarkEnd w:id="12"/>
      <w:bookmarkEnd w:id="13"/>
    </w:p>
    <w:p w14:paraId="0D41967B" w14:textId="77777777" w:rsidR="00220F8E" w:rsidRPr="007849B8" w:rsidRDefault="00220F8E" w:rsidP="003E3BCD"/>
    <w:p w14:paraId="2774FB51" w14:textId="77777777" w:rsidR="003E3BCD" w:rsidRPr="003E244D" w:rsidRDefault="003E3BCD" w:rsidP="003E3BCD">
      <w:pPr>
        <w:pStyle w:val="Heading1"/>
        <w:rPr>
          <w:lang w:val="en-US"/>
        </w:rPr>
      </w:pPr>
      <w:r w:rsidRPr="003E244D">
        <w:rPr>
          <w:lang w:val="en-US"/>
        </w:rPr>
        <w:t>3</w:t>
      </w:r>
      <w:r w:rsidRPr="003E244D">
        <w:rPr>
          <w:lang w:val="en-US"/>
        </w:rPr>
        <w:tab/>
        <w:t>Conclusions</w:t>
      </w:r>
    </w:p>
    <w:p w14:paraId="30448F63" w14:textId="11559719" w:rsidR="003E3BCD" w:rsidRDefault="007D6483" w:rsidP="00DF7B62">
      <w:r>
        <w:t xml:space="preserve">This contribution reviews the RAN1 working assumption on DMRS bundling in NTN networks and suggests next steps for RAN4 to make progress on this topic.  </w:t>
      </w:r>
      <w:r w:rsidR="003E3BCD">
        <w:t>The following observations and proposals are made:</w:t>
      </w:r>
    </w:p>
    <w:p w14:paraId="5A75362D" w14:textId="77777777" w:rsidR="00DF7B62" w:rsidRDefault="00DF7B62" w:rsidP="00DF7B62"/>
    <w:p w14:paraId="4FCA3721" w14:textId="77777777" w:rsidR="00A17C6C" w:rsidRDefault="00DF7B62">
      <w:pPr>
        <w:pStyle w:val="TOC1"/>
        <w:rPr>
          <w:rFonts w:asciiTheme="minorHAnsi" w:eastAsiaTheme="minorEastAsia" w:hAnsiTheme="minorHAnsi" w:cstheme="minorBidi"/>
          <w:b w:val="0"/>
          <w:bCs w:val="0"/>
          <w:noProof/>
          <w:kern w:val="2"/>
          <w14:ligatures w14:val="standardContextual"/>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A17C6C">
        <w:rPr>
          <w:noProof/>
        </w:rPr>
        <w:t>Proposal 1:</w:t>
      </w:r>
      <w:r w:rsidR="00A17C6C">
        <w:rPr>
          <w:rFonts w:asciiTheme="minorHAnsi" w:eastAsiaTheme="minorEastAsia" w:hAnsiTheme="minorHAnsi" w:cstheme="minorBidi"/>
          <w:b w:val="0"/>
          <w:bCs w:val="0"/>
          <w:noProof/>
          <w:kern w:val="2"/>
          <w14:ligatures w14:val="standardContextual"/>
        </w:rPr>
        <w:tab/>
      </w:r>
      <w:r w:rsidR="00A17C6C">
        <w:rPr>
          <w:noProof/>
        </w:rPr>
        <w:t>RAN4 should further discuss the applicability of the DMRS bundling feature to Rel-18 NTN and determine whether additional NTN-specific side conditions are needed.</w:t>
      </w:r>
    </w:p>
    <w:p w14:paraId="443AAB47" w14:textId="1BB1C136" w:rsidR="00DF7B62" w:rsidRDefault="00DF7B62" w:rsidP="00DF7B62">
      <w:pPr>
        <w:rPr>
          <w:b/>
          <w:bCs/>
        </w:rPr>
      </w:pPr>
      <w:r w:rsidRPr="003E244D">
        <w:rPr>
          <w:b/>
          <w:bCs/>
        </w:rPr>
        <w:fldChar w:fldCharType="end"/>
      </w:r>
    </w:p>
    <w:p w14:paraId="12ECACB2" w14:textId="77777777" w:rsidR="00A17C6C" w:rsidRDefault="00EE61FB">
      <w:pPr>
        <w:pStyle w:val="TOC1"/>
        <w:rPr>
          <w:rFonts w:asciiTheme="minorHAnsi" w:eastAsiaTheme="minorEastAsia" w:hAnsiTheme="minorHAnsi" w:cstheme="minorBidi"/>
          <w:b w:val="0"/>
          <w:bCs w:val="0"/>
          <w:noProof/>
          <w:kern w:val="2"/>
          <w14:ligatures w14:val="standardContextual"/>
        </w:rPr>
      </w:pPr>
      <w:r>
        <w:rPr>
          <w:rFonts w:asciiTheme="minorHAnsi" w:hAnsiTheme="minorHAnsi"/>
          <w:bCs w:val="0"/>
        </w:rPr>
        <w:lastRenderedPageBreak/>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A17C6C">
        <w:rPr>
          <w:noProof/>
        </w:rPr>
        <w:t>Observation 1:</w:t>
      </w:r>
      <w:r w:rsidR="00A17C6C">
        <w:rPr>
          <w:rFonts w:asciiTheme="minorHAnsi" w:eastAsiaTheme="minorEastAsia" w:hAnsiTheme="minorHAnsi" w:cstheme="minorBidi"/>
          <w:b w:val="0"/>
          <w:bCs w:val="0"/>
          <w:noProof/>
          <w:kern w:val="2"/>
          <w14:ligatures w14:val="standardContextual"/>
        </w:rPr>
        <w:tab/>
      </w:r>
      <w:r w:rsidR="00A17C6C">
        <w:rPr>
          <w:noProof/>
        </w:rPr>
        <w:t>RAN4 should update the TA side condition of the maximum allowable phase difference for DMRS bundling requirement to align with the timing pre-compensation procedure used in NTN networks.</w:t>
      </w:r>
    </w:p>
    <w:p w14:paraId="1CA9EDC0" w14:textId="77777777" w:rsidR="00A17C6C" w:rsidRDefault="00A17C6C">
      <w:pPr>
        <w:pStyle w:val="TOC1"/>
        <w:rPr>
          <w:rFonts w:asciiTheme="minorHAnsi" w:eastAsiaTheme="minorEastAsia" w:hAnsiTheme="minorHAnsi" w:cstheme="minorBidi"/>
          <w:b w:val="0"/>
          <w:bCs w:val="0"/>
          <w:noProof/>
          <w:kern w:val="2"/>
          <w14:ligatures w14:val="standardContextual"/>
        </w:rPr>
      </w:pPr>
      <w:r>
        <w:rPr>
          <w:noProof/>
        </w:rPr>
        <w:t>Observation 2:</w:t>
      </w:r>
      <w:r>
        <w:rPr>
          <w:rFonts w:asciiTheme="minorHAnsi" w:eastAsiaTheme="minorEastAsia" w:hAnsiTheme="minorHAnsi" w:cstheme="minorBidi"/>
          <w:b w:val="0"/>
          <w:bCs w:val="0"/>
          <w:noProof/>
          <w:kern w:val="2"/>
          <w14:ligatures w14:val="standardContextual"/>
        </w:rPr>
        <w:tab/>
      </w:r>
      <w:r>
        <w:rPr>
          <w:noProof/>
        </w:rPr>
        <w:t>RAN4 should determine whether additional side conditions on the maximum DMRS bundling length and/or RB allocations are needed for the requirement on the maximum allowable phase difference for DMRS bundling in NTN operation.</w:t>
      </w:r>
    </w:p>
    <w:p w14:paraId="3E12A45C" w14:textId="77777777" w:rsidR="00A17C6C" w:rsidRDefault="00A17C6C">
      <w:pPr>
        <w:pStyle w:val="TOC1"/>
        <w:rPr>
          <w:rFonts w:asciiTheme="minorHAnsi" w:eastAsiaTheme="minorEastAsia" w:hAnsiTheme="minorHAnsi" w:cstheme="minorBidi"/>
          <w:b w:val="0"/>
          <w:bCs w:val="0"/>
          <w:noProof/>
          <w:kern w:val="2"/>
          <w14:ligatures w14:val="standardContextual"/>
        </w:rPr>
      </w:pPr>
      <w:r>
        <w:rPr>
          <w:noProof/>
        </w:rPr>
        <w:t>Observation 3:</w:t>
      </w:r>
      <w:r>
        <w:rPr>
          <w:rFonts w:asciiTheme="minorHAnsi" w:eastAsiaTheme="minorEastAsia" w:hAnsiTheme="minorHAnsi" w:cstheme="minorBidi"/>
          <w:b w:val="0"/>
          <w:bCs w:val="0"/>
          <w:noProof/>
          <w:kern w:val="2"/>
          <w14:ligatures w14:val="standardContextual"/>
        </w:rPr>
        <w:tab/>
      </w:r>
      <w:r>
        <w:rPr>
          <w:noProof/>
        </w:rPr>
        <w:t>It is expected that the values of the maximum allowable phase difference for DMRS bundling captured in Table 6.4.2.5-1 of TS38.101-1 will remain applicable for NTN.</w:t>
      </w:r>
    </w:p>
    <w:p w14:paraId="13893927" w14:textId="6C382D71" w:rsidR="00EE61FB" w:rsidRPr="003E244D" w:rsidRDefault="00EE61FB" w:rsidP="00DF7B62">
      <w:r>
        <w:rPr>
          <w:rFonts w:asciiTheme="minorHAnsi" w:hAnsiTheme="minorHAnsi"/>
          <w:bCs/>
        </w:rPr>
        <w:fldChar w:fldCharType="end"/>
      </w:r>
    </w:p>
    <w:p w14:paraId="6F21E5F6" w14:textId="77777777" w:rsidR="007C4C2C" w:rsidRPr="003E244D" w:rsidRDefault="007C4C2C" w:rsidP="007C4C2C">
      <w:pPr>
        <w:pStyle w:val="Heading1"/>
        <w:rPr>
          <w:lang w:val="en-US"/>
        </w:rPr>
      </w:pPr>
      <w:r>
        <w:rPr>
          <w:lang w:val="en-US"/>
        </w:rPr>
        <w:t>4</w:t>
      </w:r>
      <w:r w:rsidRPr="003E244D">
        <w:rPr>
          <w:lang w:val="en-US"/>
        </w:rPr>
        <w:tab/>
        <w:t>References</w:t>
      </w:r>
    </w:p>
    <w:p w14:paraId="5E3AA66B" w14:textId="353BA579" w:rsidR="00922013" w:rsidRDefault="00853934" w:rsidP="007C4C2C">
      <w:pPr>
        <w:pStyle w:val="EX"/>
        <w:numPr>
          <w:ilvl w:val="0"/>
          <w:numId w:val="5"/>
        </w:numPr>
      </w:pPr>
      <w:bookmarkStart w:id="14" w:name="_Ref135049350"/>
      <w:bookmarkStart w:id="15" w:name="_Ref125442669"/>
      <w:r w:rsidRPr="00853934">
        <w:t>RP-223534</w:t>
      </w:r>
      <w:r>
        <w:t>, “</w:t>
      </w:r>
      <w:r w:rsidRPr="00853934">
        <w:t>NR NTN (Non-Terrestrial Networks) enhancements</w:t>
      </w:r>
      <w:r>
        <w:t>,” Thales, 3GPP RAN #98, December 2022</w:t>
      </w:r>
      <w:bookmarkEnd w:id="14"/>
    </w:p>
    <w:p w14:paraId="7AF8A672" w14:textId="15CAAA75" w:rsidR="00853934" w:rsidRDefault="00853934" w:rsidP="007C4C2C">
      <w:pPr>
        <w:pStyle w:val="EX"/>
        <w:numPr>
          <w:ilvl w:val="0"/>
          <w:numId w:val="5"/>
        </w:numPr>
      </w:pPr>
      <w:bookmarkStart w:id="16" w:name="_Ref135049461"/>
      <w:r w:rsidRPr="00853934">
        <w:t>R1-2304094</w:t>
      </w:r>
      <w:r>
        <w:t>, “</w:t>
      </w:r>
      <w:r w:rsidRPr="00853934">
        <w:t>LS on PUSCH DMRS bundling for NR NTN coverage enhancement</w:t>
      </w:r>
      <w:r>
        <w:t>,” 3GPP RAN1 #112bis, April 2023</w:t>
      </w:r>
      <w:bookmarkEnd w:id="16"/>
    </w:p>
    <w:bookmarkEnd w:id="15"/>
    <w:p w14:paraId="69351056" w14:textId="7118A917" w:rsidR="005D1E53" w:rsidRDefault="005D1E53" w:rsidP="00DF7B62"/>
    <w:sectPr w:rsidR="005D1E5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65DA7" w14:textId="77777777" w:rsidR="00AC227B" w:rsidRDefault="00AC227B">
      <w:r>
        <w:separator/>
      </w:r>
    </w:p>
  </w:endnote>
  <w:endnote w:type="continuationSeparator" w:id="0">
    <w:p w14:paraId="1F25F738" w14:textId="77777777" w:rsidR="00AC227B" w:rsidRDefault="00AC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FD7F2" w14:textId="77777777" w:rsidR="00AC227B" w:rsidRDefault="00AC227B">
      <w:r>
        <w:separator/>
      </w:r>
    </w:p>
  </w:footnote>
  <w:footnote w:type="continuationSeparator" w:id="0">
    <w:p w14:paraId="540C0BA0" w14:textId="77777777" w:rsidR="00AC227B" w:rsidRDefault="00AC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240B2"/>
    <w:multiLevelType w:val="hybridMultilevel"/>
    <w:tmpl w:val="EA9CE76A"/>
    <w:lvl w:ilvl="0" w:tplc="31FACFF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CA6648"/>
    <w:multiLevelType w:val="hybridMultilevel"/>
    <w:tmpl w:val="96861002"/>
    <w:lvl w:ilvl="0" w:tplc="4DFE77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8"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391A21"/>
    <w:multiLevelType w:val="hybridMultilevel"/>
    <w:tmpl w:val="3828E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8025D06"/>
    <w:multiLevelType w:val="hybridMultilevel"/>
    <w:tmpl w:val="91502796"/>
    <w:lvl w:ilvl="0" w:tplc="F90272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36C547F"/>
    <w:multiLevelType w:val="hybridMultilevel"/>
    <w:tmpl w:val="C4DA6D72"/>
    <w:lvl w:ilvl="0" w:tplc="04090003">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38"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9"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A0E03F6"/>
    <w:multiLevelType w:val="hybridMultilevel"/>
    <w:tmpl w:val="55F6396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4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027E32"/>
    <w:multiLevelType w:val="hybridMultilevel"/>
    <w:tmpl w:val="9DC2A354"/>
    <w:lvl w:ilvl="0" w:tplc="DD2A464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795BF4"/>
    <w:multiLevelType w:val="multilevel"/>
    <w:tmpl w:val="FC365A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8A7487"/>
    <w:multiLevelType w:val="hybridMultilevel"/>
    <w:tmpl w:val="2B18A9D6"/>
    <w:lvl w:ilvl="0" w:tplc="06D8DEBC">
      <w:start w:val="1"/>
      <w:numFmt w:val="lowerLetter"/>
      <w:lvlText w:val="(%1)"/>
      <w:lvlJc w:val="left"/>
      <w:pPr>
        <w:ind w:left="2632" w:hanging="360"/>
      </w:pPr>
      <w:rPr>
        <w:rFonts w:hint="default"/>
        <w:sz w:val="16"/>
        <w:szCs w:val="16"/>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5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9"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6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DD11A6"/>
    <w:multiLevelType w:val="hybridMultilevel"/>
    <w:tmpl w:val="DED07B72"/>
    <w:lvl w:ilvl="0" w:tplc="B6C05FA6">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65" w15:restartNumberingAfterBreak="0">
    <w:nsid w:val="7D58692E"/>
    <w:multiLevelType w:val="hybridMultilevel"/>
    <w:tmpl w:val="AA2CE8AA"/>
    <w:lvl w:ilvl="0" w:tplc="F2C4DE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C17069"/>
    <w:multiLevelType w:val="hybridMultilevel"/>
    <w:tmpl w:val="351CD4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52"/>
  </w:num>
  <w:num w:numId="5" w16cid:durableId="2105686064">
    <w:abstractNumId w:val="4"/>
  </w:num>
  <w:num w:numId="6" w16cid:durableId="935677626">
    <w:abstractNumId w:val="4"/>
  </w:num>
  <w:num w:numId="7" w16cid:durableId="163206255">
    <w:abstractNumId w:val="36"/>
  </w:num>
  <w:num w:numId="8" w16cid:durableId="1232692392">
    <w:abstractNumId w:val="10"/>
  </w:num>
  <w:num w:numId="9" w16cid:durableId="802114468">
    <w:abstractNumId w:val="13"/>
  </w:num>
  <w:num w:numId="10" w16cid:durableId="1723216798">
    <w:abstractNumId w:val="6"/>
  </w:num>
  <w:num w:numId="11" w16cid:durableId="1330981354">
    <w:abstractNumId w:val="50"/>
  </w:num>
  <w:num w:numId="12" w16cid:durableId="1286350733">
    <w:abstractNumId w:val="39"/>
  </w:num>
  <w:num w:numId="13" w16cid:durableId="1835877656">
    <w:abstractNumId w:val="25"/>
  </w:num>
  <w:num w:numId="14" w16cid:durableId="1751148377">
    <w:abstractNumId w:val="1"/>
  </w:num>
  <w:num w:numId="15" w16cid:durableId="229268320">
    <w:abstractNumId w:val="18"/>
  </w:num>
  <w:num w:numId="16" w16cid:durableId="501243841">
    <w:abstractNumId w:val="58"/>
  </w:num>
  <w:num w:numId="17" w16cid:durableId="1176656382">
    <w:abstractNumId w:val="48"/>
  </w:num>
  <w:num w:numId="18" w16cid:durableId="775564170">
    <w:abstractNumId w:val="45"/>
  </w:num>
  <w:num w:numId="19" w16cid:durableId="1390693011">
    <w:abstractNumId w:val="8"/>
  </w:num>
  <w:num w:numId="20" w16cid:durableId="475336801">
    <w:abstractNumId w:val="43"/>
  </w:num>
  <w:num w:numId="21" w16cid:durableId="1482117281">
    <w:abstractNumId w:val="20"/>
  </w:num>
  <w:num w:numId="22" w16cid:durableId="1006788991">
    <w:abstractNumId w:val="17"/>
  </w:num>
  <w:num w:numId="23" w16cid:durableId="392389845">
    <w:abstractNumId w:val="28"/>
  </w:num>
  <w:num w:numId="24" w16cid:durableId="1483616385">
    <w:abstractNumId w:val="32"/>
  </w:num>
  <w:num w:numId="25" w16cid:durableId="108160885">
    <w:abstractNumId w:val="49"/>
  </w:num>
  <w:num w:numId="26" w16cid:durableId="1161119004">
    <w:abstractNumId w:val="9"/>
  </w:num>
  <w:num w:numId="27" w16cid:durableId="1899899378">
    <w:abstractNumId w:val="14"/>
  </w:num>
  <w:num w:numId="28" w16cid:durableId="1931892540">
    <w:abstractNumId w:val="33"/>
  </w:num>
  <w:num w:numId="29" w16cid:durableId="1535195353">
    <w:abstractNumId w:val="62"/>
  </w:num>
  <w:num w:numId="30" w16cid:durableId="637296635">
    <w:abstractNumId w:val="38"/>
  </w:num>
  <w:num w:numId="31" w16cid:durableId="1591619166">
    <w:abstractNumId w:val="27"/>
  </w:num>
  <w:num w:numId="32" w16cid:durableId="1906646370">
    <w:abstractNumId w:val="3"/>
  </w:num>
  <w:num w:numId="33" w16cid:durableId="1683701830">
    <w:abstractNumId w:val="21"/>
  </w:num>
  <w:num w:numId="34" w16cid:durableId="2059818877">
    <w:abstractNumId w:val="5"/>
  </w:num>
  <w:num w:numId="35" w16cid:durableId="1735470978">
    <w:abstractNumId w:val="24"/>
  </w:num>
  <w:num w:numId="36" w16cid:durableId="882711196">
    <w:abstractNumId w:val="67"/>
  </w:num>
  <w:num w:numId="37" w16cid:durableId="62946248">
    <w:abstractNumId w:val="34"/>
  </w:num>
  <w:num w:numId="38" w16cid:durableId="1634023134">
    <w:abstractNumId w:val="22"/>
  </w:num>
  <w:num w:numId="39" w16cid:durableId="682129244">
    <w:abstractNumId w:val="64"/>
  </w:num>
  <w:num w:numId="40" w16cid:durableId="2091150801">
    <w:abstractNumId w:val="56"/>
  </w:num>
  <w:num w:numId="41" w16cid:durableId="1135413758">
    <w:abstractNumId w:val="7"/>
  </w:num>
  <w:num w:numId="42" w16cid:durableId="1978561480">
    <w:abstractNumId w:val="51"/>
  </w:num>
  <w:num w:numId="43" w16cid:durableId="273902132">
    <w:abstractNumId w:val="65"/>
  </w:num>
  <w:num w:numId="44" w16cid:durableId="353501739">
    <w:abstractNumId w:val="37"/>
  </w:num>
  <w:num w:numId="45" w16cid:durableId="1625232855">
    <w:abstractNumId w:val="11"/>
  </w:num>
  <w:num w:numId="46" w16cid:durableId="1889026004">
    <w:abstractNumId w:val="29"/>
  </w:num>
  <w:num w:numId="47" w16cid:durableId="1899129217">
    <w:abstractNumId w:val="59"/>
  </w:num>
  <w:num w:numId="48" w16cid:durableId="1191798072">
    <w:abstractNumId w:val="16"/>
  </w:num>
  <w:num w:numId="49" w16cid:durableId="1559587137">
    <w:abstractNumId w:val="54"/>
  </w:num>
  <w:num w:numId="50" w16cid:durableId="1096437266">
    <w:abstractNumId w:val="15"/>
  </w:num>
  <w:num w:numId="51" w16cid:durableId="1515147212">
    <w:abstractNumId w:val="23"/>
  </w:num>
  <w:num w:numId="52" w16cid:durableId="2024283140">
    <w:abstractNumId w:val="55"/>
  </w:num>
  <w:num w:numId="53" w16cid:durableId="2069303411">
    <w:abstractNumId w:val="68"/>
  </w:num>
  <w:num w:numId="54" w16cid:durableId="837965088">
    <w:abstractNumId w:val="44"/>
  </w:num>
  <w:num w:numId="55" w16cid:durableId="1931543023">
    <w:abstractNumId w:val="31"/>
  </w:num>
  <w:num w:numId="56" w16cid:durableId="1652901010">
    <w:abstractNumId w:val="61"/>
  </w:num>
  <w:num w:numId="57" w16cid:durableId="1424447552">
    <w:abstractNumId w:val="41"/>
  </w:num>
  <w:num w:numId="58" w16cid:durableId="1340694967">
    <w:abstractNumId w:val="60"/>
  </w:num>
  <w:num w:numId="59" w16cid:durableId="1799299669">
    <w:abstractNumId w:val="42"/>
  </w:num>
  <w:num w:numId="60" w16cid:durableId="1259829297">
    <w:abstractNumId w:val="19"/>
  </w:num>
  <w:num w:numId="61" w16cid:durableId="830104306">
    <w:abstractNumId w:val="46"/>
  </w:num>
  <w:num w:numId="62" w16cid:durableId="490826745">
    <w:abstractNumId w:val="47"/>
  </w:num>
  <w:num w:numId="63" w16cid:durableId="1911232149">
    <w:abstractNumId w:val="66"/>
  </w:num>
  <w:num w:numId="64" w16cid:durableId="128284835">
    <w:abstractNumId w:val="63"/>
  </w:num>
  <w:num w:numId="65" w16cid:durableId="1433087204">
    <w:abstractNumId w:val="40"/>
  </w:num>
  <w:num w:numId="66" w16cid:durableId="1392655645">
    <w:abstractNumId w:val="26"/>
  </w:num>
  <w:num w:numId="67" w16cid:durableId="1389301099">
    <w:abstractNumId w:val="30"/>
  </w:num>
  <w:num w:numId="68" w16cid:durableId="1954439359">
    <w:abstractNumId w:val="35"/>
  </w:num>
  <w:num w:numId="69" w16cid:durableId="1058894934">
    <w:abstractNumId w:val="53"/>
  </w:num>
  <w:num w:numId="70" w16cid:durableId="1387266212">
    <w:abstractNumId w:val="57"/>
  </w:num>
  <w:num w:numId="71" w16cid:durableId="21138917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2278"/>
    <w:rsid w:val="00013AB3"/>
    <w:rsid w:val="00014AC8"/>
    <w:rsid w:val="00021FB5"/>
    <w:rsid w:val="00026909"/>
    <w:rsid w:val="00033397"/>
    <w:rsid w:val="000362A9"/>
    <w:rsid w:val="00040095"/>
    <w:rsid w:val="00041C46"/>
    <w:rsid w:val="00043878"/>
    <w:rsid w:val="00045B1A"/>
    <w:rsid w:val="0005148B"/>
    <w:rsid w:val="00051834"/>
    <w:rsid w:val="00052FF3"/>
    <w:rsid w:val="00054A22"/>
    <w:rsid w:val="00055E60"/>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6369"/>
    <w:rsid w:val="000900A3"/>
    <w:rsid w:val="000938B6"/>
    <w:rsid w:val="00093DF7"/>
    <w:rsid w:val="00096E7D"/>
    <w:rsid w:val="000A1EE4"/>
    <w:rsid w:val="000A262A"/>
    <w:rsid w:val="000A365D"/>
    <w:rsid w:val="000A68F3"/>
    <w:rsid w:val="000A6C58"/>
    <w:rsid w:val="000A7753"/>
    <w:rsid w:val="000B068F"/>
    <w:rsid w:val="000B1693"/>
    <w:rsid w:val="000B4F5D"/>
    <w:rsid w:val="000B52A6"/>
    <w:rsid w:val="000B5A1B"/>
    <w:rsid w:val="000C0802"/>
    <w:rsid w:val="000C2C75"/>
    <w:rsid w:val="000C3E1F"/>
    <w:rsid w:val="000C47C3"/>
    <w:rsid w:val="000C4EB3"/>
    <w:rsid w:val="000C77AC"/>
    <w:rsid w:val="000D068D"/>
    <w:rsid w:val="000D17EF"/>
    <w:rsid w:val="000D463B"/>
    <w:rsid w:val="000D58AB"/>
    <w:rsid w:val="000D6823"/>
    <w:rsid w:val="000D76CE"/>
    <w:rsid w:val="000E14DC"/>
    <w:rsid w:val="000E695B"/>
    <w:rsid w:val="000E75BE"/>
    <w:rsid w:val="000F3FAE"/>
    <w:rsid w:val="000F4980"/>
    <w:rsid w:val="0010216B"/>
    <w:rsid w:val="00103975"/>
    <w:rsid w:val="00103C69"/>
    <w:rsid w:val="00104B30"/>
    <w:rsid w:val="00104BC6"/>
    <w:rsid w:val="00106C89"/>
    <w:rsid w:val="00107048"/>
    <w:rsid w:val="00107E92"/>
    <w:rsid w:val="001114F7"/>
    <w:rsid w:val="001133A5"/>
    <w:rsid w:val="001145FE"/>
    <w:rsid w:val="00114E2C"/>
    <w:rsid w:val="001220CC"/>
    <w:rsid w:val="00126024"/>
    <w:rsid w:val="00130423"/>
    <w:rsid w:val="00133525"/>
    <w:rsid w:val="00135455"/>
    <w:rsid w:val="00136D01"/>
    <w:rsid w:val="0013750C"/>
    <w:rsid w:val="00137CC2"/>
    <w:rsid w:val="001410F3"/>
    <w:rsid w:val="00142534"/>
    <w:rsid w:val="001445D7"/>
    <w:rsid w:val="00151A5E"/>
    <w:rsid w:val="001541DD"/>
    <w:rsid w:val="001542F9"/>
    <w:rsid w:val="00154F78"/>
    <w:rsid w:val="001625E9"/>
    <w:rsid w:val="001627DE"/>
    <w:rsid w:val="00163644"/>
    <w:rsid w:val="00163E10"/>
    <w:rsid w:val="00166C80"/>
    <w:rsid w:val="00167B4B"/>
    <w:rsid w:val="00171479"/>
    <w:rsid w:val="00172792"/>
    <w:rsid w:val="00172B21"/>
    <w:rsid w:val="00175108"/>
    <w:rsid w:val="00175F02"/>
    <w:rsid w:val="0018232A"/>
    <w:rsid w:val="001905FD"/>
    <w:rsid w:val="00191AFF"/>
    <w:rsid w:val="00191B2A"/>
    <w:rsid w:val="0019224B"/>
    <w:rsid w:val="0019509D"/>
    <w:rsid w:val="00195B3E"/>
    <w:rsid w:val="00195D1A"/>
    <w:rsid w:val="00196140"/>
    <w:rsid w:val="0019661D"/>
    <w:rsid w:val="00197D2B"/>
    <w:rsid w:val="001A231E"/>
    <w:rsid w:val="001A35C9"/>
    <w:rsid w:val="001A4C42"/>
    <w:rsid w:val="001B430B"/>
    <w:rsid w:val="001C21C3"/>
    <w:rsid w:val="001C688A"/>
    <w:rsid w:val="001C79F8"/>
    <w:rsid w:val="001D02C2"/>
    <w:rsid w:val="001D0410"/>
    <w:rsid w:val="001D2FE5"/>
    <w:rsid w:val="001D6FAC"/>
    <w:rsid w:val="001E07C3"/>
    <w:rsid w:val="001E463A"/>
    <w:rsid w:val="001E4E5D"/>
    <w:rsid w:val="001F0C1D"/>
    <w:rsid w:val="001F0F72"/>
    <w:rsid w:val="001F1132"/>
    <w:rsid w:val="001F128A"/>
    <w:rsid w:val="001F168B"/>
    <w:rsid w:val="001F52BE"/>
    <w:rsid w:val="001F595F"/>
    <w:rsid w:val="001F68C4"/>
    <w:rsid w:val="00200F4F"/>
    <w:rsid w:val="002104B3"/>
    <w:rsid w:val="00213EC4"/>
    <w:rsid w:val="002158AC"/>
    <w:rsid w:val="00217E22"/>
    <w:rsid w:val="00220F8E"/>
    <w:rsid w:val="0022138B"/>
    <w:rsid w:val="00221868"/>
    <w:rsid w:val="0022282F"/>
    <w:rsid w:val="002237AC"/>
    <w:rsid w:val="00223B85"/>
    <w:rsid w:val="002327A9"/>
    <w:rsid w:val="002347A2"/>
    <w:rsid w:val="00235353"/>
    <w:rsid w:val="00244B0E"/>
    <w:rsid w:val="00244B6E"/>
    <w:rsid w:val="00245645"/>
    <w:rsid w:val="00245835"/>
    <w:rsid w:val="00247926"/>
    <w:rsid w:val="00250110"/>
    <w:rsid w:val="002512BD"/>
    <w:rsid w:val="00251661"/>
    <w:rsid w:val="0025184C"/>
    <w:rsid w:val="002638ED"/>
    <w:rsid w:val="00265653"/>
    <w:rsid w:val="00265D4E"/>
    <w:rsid w:val="00266A12"/>
    <w:rsid w:val="002675F0"/>
    <w:rsid w:val="002712C8"/>
    <w:rsid w:val="0027462C"/>
    <w:rsid w:val="002747CF"/>
    <w:rsid w:val="00275870"/>
    <w:rsid w:val="00275A07"/>
    <w:rsid w:val="00276EE4"/>
    <w:rsid w:val="002801D3"/>
    <w:rsid w:val="00282842"/>
    <w:rsid w:val="00282FF5"/>
    <w:rsid w:val="002837AB"/>
    <w:rsid w:val="00284F86"/>
    <w:rsid w:val="0028541B"/>
    <w:rsid w:val="00290446"/>
    <w:rsid w:val="00290AB2"/>
    <w:rsid w:val="00290BFF"/>
    <w:rsid w:val="002949E5"/>
    <w:rsid w:val="00295383"/>
    <w:rsid w:val="00295DB7"/>
    <w:rsid w:val="002973D6"/>
    <w:rsid w:val="002A14D6"/>
    <w:rsid w:val="002A4DD8"/>
    <w:rsid w:val="002A5053"/>
    <w:rsid w:val="002A6938"/>
    <w:rsid w:val="002B093B"/>
    <w:rsid w:val="002B6339"/>
    <w:rsid w:val="002B7CB2"/>
    <w:rsid w:val="002C04C0"/>
    <w:rsid w:val="002C0B6A"/>
    <w:rsid w:val="002C71CB"/>
    <w:rsid w:val="002C79B0"/>
    <w:rsid w:val="002D00C7"/>
    <w:rsid w:val="002D0D9B"/>
    <w:rsid w:val="002D2683"/>
    <w:rsid w:val="002D58F3"/>
    <w:rsid w:val="002E00EE"/>
    <w:rsid w:val="002E19ED"/>
    <w:rsid w:val="002E52B9"/>
    <w:rsid w:val="002E7C7C"/>
    <w:rsid w:val="002F0AD4"/>
    <w:rsid w:val="002F1288"/>
    <w:rsid w:val="002F24EA"/>
    <w:rsid w:val="002F2F4C"/>
    <w:rsid w:val="002F6EC7"/>
    <w:rsid w:val="002F7615"/>
    <w:rsid w:val="00301F04"/>
    <w:rsid w:val="00305072"/>
    <w:rsid w:val="00312AC1"/>
    <w:rsid w:val="00314EA5"/>
    <w:rsid w:val="00315619"/>
    <w:rsid w:val="00315EFF"/>
    <w:rsid w:val="003172DC"/>
    <w:rsid w:val="0031738A"/>
    <w:rsid w:val="0032054E"/>
    <w:rsid w:val="003207BB"/>
    <w:rsid w:val="00320D9C"/>
    <w:rsid w:val="0032207C"/>
    <w:rsid w:val="003256E0"/>
    <w:rsid w:val="00326397"/>
    <w:rsid w:val="00326544"/>
    <w:rsid w:val="00330763"/>
    <w:rsid w:val="00333DB1"/>
    <w:rsid w:val="00337522"/>
    <w:rsid w:val="0034052F"/>
    <w:rsid w:val="00342B76"/>
    <w:rsid w:val="00345767"/>
    <w:rsid w:val="00346729"/>
    <w:rsid w:val="00352736"/>
    <w:rsid w:val="00352B66"/>
    <w:rsid w:val="00353693"/>
    <w:rsid w:val="00353770"/>
    <w:rsid w:val="0035462D"/>
    <w:rsid w:val="0035482B"/>
    <w:rsid w:val="0035497B"/>
    <w:rsid w:val="00356E48"/>
    <w:rsid w:val="00362052"/>
    <w:rsid w:val="00362E0C"/>
    <w:rsid w:val="00366620"/>
    <w:rsid w:val="003707BA"/>
    <w:rsid w:val="00375914"/>
    <w:rsid w:val="003765B8"/>
    <w:rsid w:val="003831AF"/>
    <w:rsid w:val="0038532B"/>
    <w:rsid w:val="00386C52"/>
    <w:rsid w:val="0038713A"/>
    <w:rsid w:val="00396F38"/>
    <w:rsid w:val="003A0483"/>
    <w:rsid w:val="003A0F03"/>
    <w:rsid w:val="003A1234"/>
    <w:rsid w:val="003A2A5E"/>
    <w:rsid w:val="003A60FB"/>
    <w:rsid w:val="003A61A9"/>
    <w:rsid w:val="003B316A"/>
    <w:rsid w:val="003B7B22"/>
    <w:rsid w:val="003C1374"/>
    <w:rsid w:val="003C20DE"/>
    <w:rsid w:val="003C3971"/>
    <w:rsid w:val="003C3BBC"/>
    <w:rsid w:val="003C5474"/>
    <w:rsid w:val="003D58A2"/>
    <w:rsid w:val="003D6AF1"/>
    <w:rsid w:val="003E0925"/>
    <w:rsid w:val="003E244D"/>
    <w:rsid w:val="003E3BCD"/>
    <w:rsid w:val="003E3FEE"/>
    <w:rsid w:val="003E4526"/>
    <w:rsid w:val="003E62EA"/>
    <w:rsid w:val="003E7753"/>
    <w:rsid w:val="003F0D25"/>
    <w:rsid w:val="003F3BAF"/>
    <w:rsid w:val="003F5BEB"/>
    <w:rsid w:val="00400DB6"/>
    <w:rsid w:val="00403EE0"/>
    <w:rsid w:val="00403F42"/>
    <w:rsid w:val="004065D2"/>
    <w:rsid w:val="004109AA"/>
    <w:rsid w:val="00416761"/>
    <w:rsid w:val="00416ECC"/>
    <w:rsid w:val="00421408"/>
    <w:rsid w:val="00423334"/>
    <w:rsid w:val="00433453"/>
    <w:rsid w:val="004345EC"/>
    <w:rsid w:val="00434E9C"/>
    <w:rsid w:val="0043504A"/>
    <w:rsid w:val="00440802"/>
    <w:rsid w:val="00440DFC"/>
    <w:rsid w:val="00443793"/>
    <w:rsid w:val="00445AEA"/>
    <w:rsid w:val="00447588"/>
    <w:rsid w:val="00450014"/>
    <w:rsid w:val="00450415"/>
    <w:rsid w:val="00452D32"/>
    <w:rsid w:val="0045321B"/>
    <w:rsid w:val="00460CED"/>
    <w:rsid w:val="00461071"/>
    <w:rsid w:val="004613F4"/>
    <w:rsid w:val="00463490"/>
    <w:rsid w:val="00465AB5"/>
    <w:rsid w:val="00472C56"/>
    <w:rsid w:val="004768CA"/>
    <w:rsid w:val="00476F9F"/>
    <w:rsid w:val="004814C2"/>
    <w:rsid w:val="004826A9"/>
    <w:rsid w:val="00484D6D"/>
    <w:rsid w:val="004927D1"/>
    <w:rsid w:val="004954C1"/>
    <w:rsid w:val="004A2438"/>
    <w:rsid w:val="004A3E1F"/>
    <w:rsid w:val="004A7E47"/>
    <w:rsid w:val="004B14A7"/>
    <w:rsid w:val="004B25FA"/>
    <w:rsid w:val="004B3A8C"/>
    <w:rsid w:val="004B3E09"/>
    <w:rsid w:val="004B59A3"/>
    <w:rsid w:val="004C1601"/>
    <w:rsid w:val="004C1E26"/>
    <w:rsid w:val="004C50BE"/>
    <w:rsid w:val="004D3578"/>
    <w:rsid w:val="004D6174"/>
    <w:rsid w:val="004D650E"/>
    <w:rsid w:val="004D7702"/>
    <w:rsid w:val="004E0018"/>
    <w:rsid w:val="004E213A"/>
    <w:rsid w:val="004E3481"/>
    <w:rsid w:val="004E4063"/>
    <w:rsid w:val="004F0676"/>
    <w:rsid w:val="004F08E6"/>
    <w:rsid w:val="004F0988"/>
    <w:rsid w:val="004F0BEE"/>
    <w:rsid w:val="004F140E"/>
    <w:rsid w:val="004F3340"/>
    <w:rsid w:val="004F3E3D"/>
    <w:rsid w:val="004F3F58"/>
    <w:rsid w:val="004F4BA2"/>
    <w:rsid w:val="004F6023"/>
    <w:rsid w:val="00503087"/>
    <w:rsid w:val="0050447B"/>
    <w:rsid w:val="0051569B"/>
    <w:rsid w:val="00516038"/>
    <w:rsid w:val="005217BD"/>
    <w:rsid w:val="00530EC9"/>
    <w:rsid w:val="005310AD"/>
    <w:rsid w:val="005321D8"/>
    <w:rsid w:val="0053388B"/>
    <w:rsid w:val="00534086"/>
    <w:rsid w:val="00535773"/>
    <w:rsid w:val="00540433"/>
    <w:rsid w:val="00540F9E"/>
    <w:rsid w:val="00543C32"/>
    <w:rsid w:val="00543E6C"/>
    <w:rsid w:val="0054522A"/>
    <w:rsid w:val="0054763E"/>
    <w:rsid w:val="0055075C"/>
    <w:rsid w:val="0055147E"/>
    <w:rsid w:val="0055246F"/>
    <w:rsid w:val="00556359"/>
    <w:rsid w:val="005619FB"/>
    <w:rsid w:val="00562016"/>
    <w:rsid w:val="00562E95"/>
    <w:rsid w:val="00565087"/>
    <w:rsid w:val="00570242"/>
    <w:rsid w:val="00572E14"/>
    <w:rsid w:val="005738D7"/>
    <w:rsid w:val="00574D65"/>
    <w:rsid w:val="00575C63"/>
    <w:rsid w:val="00575F62"/>
    <w:rsid w:val="00582F56"/>
    <w:rsid w:val="005875BC"/>
    <w:rsid w:val="005947D4"/>
    <w:rsid w:val="00595485"/>
    <w:rsid w:val="00596902"/>
    <w:rsid w:val="005973BE"/>
    <w:rsid w:val="005A2D62"/>
    <w:rsid w:val="005A5986"/>
    <w:rsid w:val="005B0376"/>
    <w:rsid w:val="005B183B"/>
    <w:rsid w:val="005C0913"/>
    <w:rsid w:val="005C2D97"/>
    <w:rsid w:val="005C78F4"/>
    <w:rsid w:val="005D0C66"/>
    <w:rsid w:val="005D1E53"/>
    <w:rsid w:val="005D2D34"/>
    <w:rsid w:val="005D2E01"/>
    <w:rsid w:val="005D32B4"/>
    <w:rsid w:val="005D4EFC"/>
    <w:rsid w:val="005D6369"/>
    <w:rsid w:val="005D6654"/>
    <w:rsid w:val="005D7526"/>
    <w:rsid w:val="005E10C2"/>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46A7"/>
    <w:rsid w:val="0062595A"/>
    <w:rsid w:val="0062739B"/>
    <w:rsid w:val="006321AD"/>
    <w:rsid w:val="00632D3B"/>
    <w:rsid w:val="0063385E"/>
    <w:rsid w:val="0063543D"/>
    <w:rsid w:val="00637CE3"/>
    <w:rsid w:val="00640B80"/>
    <w:rsid w:val="00644D15"/>
    <w:rsid w:val="00647114"/>
    <w:rsid w:val="00647899"/>
    <w:rsid w:val="00654AC5"/>
    <w:rsid w:val="006624F1"/>
    <w:rsid w:val="006702DA"/>
    <w:rsid w:val="006711EB"/>
    <w:rsid w:val="0067477E"/>
    <w:rsid w:val="0068172C"/>
    <w:rsid w:val="0068631F"/>
    <w:rsid w:val="00691346"/>
    <w:rsid w:val="006913E0"/>
    <w:rsid w:val="0069447F"/>
    <w:rsid w:val="0069584D"/>
    <w:rsid w:val="00696FA7"/>
    <w:rsid w:val="006A0FE3"/>
    <w:rsid w:val="006A1483"/>
    <w:rsid w:val="006A323F"/>
    <w:rsid w:val="006A4B16"/>
    <w:rsid w:val="006A567F"/>
    <w:rsid w:val="006A60E7"/>
    <w:rsid w:val="006A796F"/>
    <w:rsid w:val="006B30D0"/>
    <w:rsid w:val="006B35E3"/>
    <w:rsid w:val="006B444A"/>
    <w:rsid w:val="006B6265"/>
    <w:rsid w:val="006B7323"/>
    <w:rsid w:val="006B7ADE"/>
    <w:rsid w:val="006C3B9C"/>
    <w:rsid w:val="006C3D95"/>
    <w:rsid w:val="006D5BAF"/>
    <w:rsid w:val="006E055F"/>
    <w:rsid w:val="006E1E50"/>
    <w:rsid w:val="006E2495"/>
    <w:rsid w:val="006E49E6"/>
    <w:rsid w:val="006E4B9E"/>
    <w:rsid w:val="006E5C86"/>
    <w:rsid w:val="006E6B0F"/>
    <w:rsid w:val="006F05C7"/>
    <w:rsid w:val="006F1F0D"/>
    <w:rsid w:val="006F2C60"/>
    <w:rsid w:val="006F62ED"/>
    <w:rsid w:val="006F7549"/>
    <w:rsid w:val="007015CA"/>
    <w:rsid w:val="00701743"/>
    <w:rsid w:val="00701B43"/>
    <w:rsid w:val="00703CAB"/>
    <w:rsid w:val="00707011"/>
    <w:rsid w:val="00712FC4"/>
    <w:rsid w:val="00713903"/>
    <w:rsid w:val="00713C44"/>
    <w:rsid w:val="00715960"/>
    <w:rsid w:val="00721183"/>
    <w:rsid w:val="0072603E"/>
    <w:rsid w:val="007263E6"/>
    <w:rsid w:val="00733D2A"/>
    <w:rsid w:val="00734A5B"/>
    <w:rsid w:val="00734F6E"/>
    <w:rsid w:val="007364FF"/>
    <w:rsid w:val="00736DF2"/>
    <w:rsid w:val="007400D4"/>
    <w:rsid w:val="0074026F"/>
    <w:rsid w:val="007429F6"/>
    <w:rsid w:val="00744E76"/>
    <w:rsid w:val="0074521D"/>
    <w:rsid w:val="00746009"/>
    <w:rsid w:val="00752198"/>
    <w:rsid w:val="00753881"/>
    <w:rsid w:val="00754E24"/>
    <w:rsid w:val="00760742"/>
    <w:rsid w:val="007642B7"/>
    <w:rsid w:val="0076797D"/>
    <w:rsid w:val="00767B36"/>
    <w:rsid w:val="007709A0"/>
    <w:rsid w:val="0077411B"/>
    <w:rsid w:val="00774153"/>
    <w:rsid w:val="00774DA4"/>
    <w:rsid w:val="007752C2"/>
    <w:rsid w:val="0077786A"/>
    <w:rsid w:val="00777F7E"/>
    <w:rsid w:val="007800E5"/>
    <w:rsid w:val="007806EC"/>
    <w:rsid w:val="00781F0F"/>
    <w:rsid w:val="0078418F"/>
    <w:rsid w:val="007844C2"/>
    <w:rsid w:val="007849B8"/>
    <w:rsid w:val="00785461"/>
    <w:rsid w:val="00786BEB"/>
    <w:rsid w:val="00786D2D"/>
    <w:rsid w:val="00792798"/>
    <w:rsid w:val="007947E3"/>
    <w:rsid w:val="0079583D"/>
    <w:rsid w:val="007A3F9E"/>
    <w:rsid w:val="007A451B"/>
    <w:rsid w:val="007A5762"/>
    <w:rsid w:val="007A78C2"/>
    <w:rsid w:val="007B0CC6"/>
    <w:rsid w:val="007B5F2D"/>
    <w:rsid w:val="007B600E"/>
    <w:rsid w:val="007B670C"/>
    <w:rsid w:val="007B77E2"/>
    <w:rsid w:val="007C4C2C"/>
    <w:rsid w:val="007C4E4D"/>
    <w:rsid w:val="007D0C84"/>
    <w:rsid w:val="007D3C4C"/>
    <w:rsid w:val="007D4A21"/>
    <w:rsid w:val="007D6483"/>
    <w:rsid w:val="007E0543"/>
    <w:rsid w:val="007E1FDF"/>
    <w:rsid w:val="007E22B1"/>
    <w:rsid w:val="007E2512"/>
    <w:rsid w:val="007E2B4F"/>
    <w:rsid w:val="007E4B54"/>
    <w:rsid w:val="007E5CC7"/>
    <w:rsid w:val="007F003C"/>
    <w:rsid w:val="007F0F4A"/>
    <w:rsid w:val="007F0F70"/>
    <w:rsid w:val="007F1444"/>
    <w:rsid w:val="00801906"/>
    <w:rsid w:val="00801B0E"/>
    <w:rsid w:val="008028A4"/>
    <w:rsid w:val="00802CAA"/>
    <w:rsid w:val="008048AC"/>
    <w:rsid w:val="00805D70"/>
    <w:rsid w:val="008100C0"/>
    <w:rsid w:val="008133D7"/>
    <w:rsid w:val="00814224"/>
    <w:rsid w:val="00816D4A"/>
    <w:rsid w:val="00820B25"/>
    <w:rsid w:val="00821380"/>
    <w:rsid w:val="00827107"/>
    <w:rsid w:val="00830747"/>
    <w:rsid w:val="008311DD"/>
    <w:rsid w:val="00832B5A"/>
    <w:rsid w:val="008339AE"/>
    <w:rsid w:val="0084077F"/>
    <w:rsid w:val="00841567"/>
    <w:rsid w:val="0084594B"/>
    <w:rsid w:val="00846EB2"/>
    <w:rsid w:val="008502C7"/>
    <w:rsid w:val="00851366"/>
    <w:rsid w:val="00853934"/>
    <w:rsid w:val="0085484C"/>
    <w:rsid w:val="00856309"/>
    <w:rsid w:val="0085728A"/>
    <w:rsid w:val="008573B3"/>
    <w:rsid w:val="00862422"/>
    <w:rsid w:val="008624E8"/>
    <w:rsid w:val="00863860"/>
    <w:rsid w:val="00864F5A"/>
    <w:rsid w:val="00866F8F"/>
    <w:rsid w:val="00874F78"/>
    <w:rsid w:val="008768CA"/>
    <w:rsid w:val="0087777C"/>
    <w:rsid w:val="008825FE"/>
    <w:rsid w:val="00886399"/>
    <w:rsid w:val="00886CC1"/>
    <w:rsid w:val="00887C25"/>
    <w:rsid w:val="0089068C"/>
    <w:rsid w:val="00892B5B"/>
    <w:rsid w:val="0089491B"/>
    <w:rsid w:val="00896227"/>
    <w:rsid w:val="008969BE"/>
    <w:rsid w:val="00896B8B"/>
    <w:rsid w:val="008A00CD"/>
    <w:rsid w:val="008B0C1C"/>
    <w:rsid w:val="008B7530"/>
    <w:rsid w:val="008B78D0"/>
    <w:rsid w:val="008B7F83"/>
    <w:rsid w:val="008C0513"/>
    <w:rsid w:val="008C384C"/>
    <w:rsid w:val="008D1A64"/>
    <w:rsid w:val="008D2F3C"/>
    <w:rsid w:val="008D34FF"/>
    <w:rsid w:val="008D3B7A"/>
    <w:rsid w:val="008D7ADC"/>
    <w:rsid w:val="008E1AD9"/>
    <w:rsid w:val="008E1B48"/>
    <w:rsid w:val="008E7986"/>
    <w:rsid w:val="008F0731"/>
    <w:rsid w:val="008F5A08"/>
    <w:rsid w:val="008F5B3A"/>
    <w:rsid w:val="008F61EB"/>
    <w:rsid w:val="008F6B7B"/>
    <w:rsid w:val="0090166D"/>
    <w:rsid w:val="0090187B"/>
    <w:rsid w:val="00902581"/>
    <w:rsid w:val="0090271F"/>
    <w:rsid w:val="00902E23"/>
    <w:rsid w:val="009059CC"/>
    <w:rsid w:val="00905DA6"/>
    <w:rsid w:val="00907C28"/>
    <w:rsid w:val="009114D7"/>
    <w:rsid w:val="00911D63"/>
    <w:rsid w:val="00912D90"/>
    <w:rsid w:val="00912E7D"/>
    <w:rsid w:val="0091348E"/>
    <w:rsid w:val="0091484A"/>
    <w:rsid w:val="00916172"/>
    <w:rsid w:val="00917CCB"/>
    <w:rsid w:val="00922013"/>
    <w:rsid w:val="00926896"/>
    <w:rsid w:val="00930B55"/>
    <w:rsid w:val="00936AF1"/>
    <w:rsid w:val="00942EC2"/>
    <w:rsid w:val="009454A7"/>
    <w:rsid w:val="00947481"/>
    <w:rsid w:val="00947C8A"/>
    <w:rsid w:val="009529CA"/>
    <w:rsid w:val="00957162"/>
    <w:rsid w:val="009651E9"/>
    <w:rsid w:val="009671EA"/>
    <w:rsid w:val="00967945"/>
    <w:rsid w:val="00976396"/>
    <w:rsid w:val="009767BD"/>
    <w:rsid w:val="00977A32"/>
    <w:rsid w:val="009844CB"/>
    <w:rsid w:val="00986E13"/>
    <w:rsid w:val="00995AB9"/>
    <w:rsid w:val="009975BF"/>
    <w:rsid w:val="009A7F0A"/>
    <w:rsid w:val="009B0425"/>
    <w:rsid w:val="009B16B6"/>
    <w:rsid w:val="009C3654"/>
    <w:rsid w:val="009C5D29"/>
    <w:rsid w:val="009D0E1E"/>
    <w:rsid w:val="009D1606"/>
    <w:rsid w:val="009D3C04"/>
    <w:rsid w:val="009D3FE5"/>
    <w:rsid w:val="009E011C"/>
    <w:rsid w:val="009E4913"/>
    <w:rsid w:val="009E70D4"/>
    <w:rsid w:val="009F1671"/>
    <w:rsid w:val="009F172F"/>
    <w:rsid w:val="009F1B1C"/>
    <w:rsid w:val="009F37B7"/>
    <w:rsid w:val="009F40C7"/>
    <w:rsid w:val="009F5E43"/>
    <w:rsid w:val="00A002C5"/>
    <w:rsid w:val="00A01249"/>
    <w:rsid w:val="00A07D40"/>
    <w:rsid w:val="00A10F02"/>
    <w:rsid w:val="00A13331"/>
    <w:rsid w:val="00A164B4"/>
    <w:rsid w:val="00A168EF"/>
    <w:rsid w:val="00A17C6C"/>
    <w:rsid w:val="00A201FB"/>
    <w:rsid w:val="00A202BF"/>
    <w:rsid w:val="00A20351"/>
    <w:rsid w:val="00A218EA"/>
    <w:rsid w:val="00A2645B"/>
    <w:rsid w:val="00A26956"/>
    <w:rsid w:val="00A27650"/>
    <w:rsid w:val="00A30848"/>
    <w:rsid w:val="00A3170D"/>
    <w:rsid w:val="00A31C49"/>
    <w:rsid w:val="00A32D92"/>
    <w:rsid w:val="00A32F65"/>
    <w:rsid w:val="00A33664"/>
    <w:rsid w:val="00A3582B"/>
    <w:rsid w:val="00A36D29"/>
    <w:rsid w:val="00A43061"/>
    <w:rsid w:val="00A47651"/>
    <w:rsid w:val="00A5038C"/>
    <w:rsid w:val="00A53039"/>
    <w:rsid w:val="00A53724"/>
    <w:rsid w:val="00A5780F"/>
    <w:rsid w:val="00A602BD"/>
    <w:rsid w:val="00A61060"/>
    <w:rsid w:val="00A61773"/>
    <w:rsid w:val="00A661E3"/>
    <w:rsid w:val="00A676E9"/>
    <w:rsid w:val="00A71399"/>
    <w:rsid w:val="00A718E0"/>
    <w:rsid w:val="00A71CAD"/>
    <w:rsid w:val="00A71DF7"/>
    <w:rsid w:val="00A72CC5"/>
    <w:rsid w:val="00A73129"/>
    <w:rsid w:val="00A76C4D"/>
    <w:rsid w:val="00A776ED"/>
    <w:rsid w:val="00A77EF7"/>
    <w:rsid w:val="00A81F5A"/>
    <w:rsid w:val="00A82346"/>
    <w:rsid w:val="00A82E4D"/>
    <w:rsid w:val="00A91F5B"/>
    <w:rsid w:val="00A923DB"/>
    <w:rsid w:val="00A928D6"/>
    <w:rsid w:val="00A92BA1"/>
    <w:rsid w:val="00A93385"/>
    <w:rsid w:val="00A93E7C"/>
    <w:rsid w:val="00A94DD6"/>
    <w:rsid w:val="00A94E08"/>
    <w:rsid w:val="00AA1FA2"/>
    <w:rsid w:val="00AA37A7"/>
    <w:rsid w:val="00AA4B14"/>
    <w:rsid w:val="00AA59EE"/>
    <w:rsid w:val="00AA5E47"/>
    <w:rsid w:val="00AA746C"/>
    <w:rsid w:val="00AA77B5"/>
    <w:rsid w:val="00AB342A"/>
    <w:rsid w:val="00AB37E2"/>
    <w:rsid w:val="00AC1AC0"/>
    <w:rsid w:val="00AC227B"/>
    <w:rsid w:val="00AC31DA"/>
    <w:rsid w:val="00AC48C5"/>
    <w:rsid w:val="00AC692A"/>
    <w:rsid w:val="00AC6BC6"/>
    <w:rsid w:val="00AC7371"/>
    <w:rsid w:val="00AD06D3"/>
    <w:rsid w:val="00AD3D1D"/>
    <w:rsid w:val="00AD4EFF"/>
    <w:rsid w:val="00AD7DD5"/>
    <w:rsid w:val="00AE204E"/>
    <w:rsid w:val="00AE232B"/>
    <w:rsid w:val="00AE3797"/>
    <w:rsid w:val="00AE7CE8"/>
    <w:rsid w:val="00AF03C7"/>
    <w:rsid w:val="00AF0565"/>
    <w:rsid w:val="00AF0EEA"/>
    <w:rsid w:val="00AF2BD7"/>
    <w:rsid w:val="00AF6A6F"/>
    <w:rsid w:val="00B00184"/>
    <w:rsid w:val="00B009DB"/>
    <w:rsid w:val="00B01A1F"/>
    <w:rsid w:val="00B02810"/>
    <w:rsid w:val="00B02A63"/>
    <w:rsid w:val="00B070F5"/>
    <w:rsid w:val="00B1134D"/>
    <w:rsid w:val="00B118E5"/>
    <w:rsid w:val="00B14851"/>
    <w:rsid w:val="00B15449"/>
    <w:rsid w:val="00B36E03"/>
    <w:rsid w:val="00B45A6A"/>
    <w:rsid w:val="00B520FF"/>
    <w:rsid w:val="00B53ED6"/>
    <w:rsid w:val="00B6047F"/>
    <w:rsid w:val="00B6199A"/>
    <w:rsid w:val="00B64595"/>
    <w:rsid w:val="00B65CD6"/>
    <w:rsid w:val="00B75A80"/>
    <w:rsid w:val="00B76E61"/>
    <w:rsid w:val="00B7715C"/>
    <w:rsid w:val="00B85DE5"/>
    <w:rsid w:val="00B8624F"/>
    <w:rsid w:val="00B93086"/>
    <w:rsid w:val="00B96EEA"/>
    <w:rsid w:val="00BA0393"/>
    <w:rsid w:val="00BA0A1E"/>
    <w:rsid w:val="00BA1014"/>
    <w:rsid w:val="00BA19ED"/>
    <w:rsid w:val="00BA300B"/>
    <w:rsid w:val="00BA4B8D"/>
    <w:rsid w:val="00BA6459"/>
    <w:rsid w:val="00BB092B"/>
    <w:rsid w:val="00BB11C4"/>
    <w:rsid w:val="00BB2ED5"/>
    <w:rsid w:val="00BB3E87"/>
    <w:rsid w:val="00BB787C"/>
    <w:rsid w:val="00BB7BE7"/>
    <w:rsid w:val="00BC0F7D"/>
    <w:rsid w:val="00BC7FA1"/>
    <w:rsid w:val="00BD0602"/>
    <w:rsid w:val="00BD116A"/>
    <w:rsid w:val="00BD1B2D"/>
    <w:rsid w:val="00BD3E12"/>
    <w:rsid w:val="00BD4E71"/>
    <w:rsid w:val="00BD513C"/>
    <w:rsid w:val="00BD5E10"/>
    <w:rsid w:val="00BD602B"/>
    <w:rsid w:val="00BD7469"/>
    <w:rsid w:val="00BE2402"/>
    <w:rsid w:val="00BE3028"/>
    <w:rsid w:val="00BE3255"/>
    <w:rsid w:val="00BE3EBF"/>
    <w:rsid w:val="00BF128E"/>
    <w:rsid w:val="00BF5647"/>
    <w:rsid w:val="00BF6530"/>
    <w:rsid w:val="00C0095B"/>
    <w:rsid w:val="00C00A12"/>
    <w:rsid w:val="00C00EB4"/>
    <w:rsid w:val="00C0300E"/>
    <w:rsid w:val="00C07A72"/>
    <w:rsid w:val="00C10623"/>
    <w:rsid w:val="00C11577"/>
    <w:rsid w:val="00C12127"/>
    <w:rsid w:val="00C1496A"/>
    <w:rsid w:val="00C166C7"/>
    <w:rsid w:val="00C2086E"/>
    <w:rsid w:val="00C2233E"/>
    <w:rsid w:val="00C263E6"/>
    <w:rsid w:val="00C311E4"/>
    <w:rsid w:val="00C313BD"/>
    <w:rsid w:val="00C32BF4"/>
    <w:rsid w:val="00C33079"/>
    <w:rsid w:val="00C330A2"/>
    <w:rsid w:val="00C3536D"/>
    <w:rsid w:val="00C37672"/>
    <w:rsid w:val="00C407E0"/>
    <w:rsid w:val="00C415CC"/>
    <w:rsid w:val="00C44BC8"/>
    <w:rsid w:val="00C45231"/>
    <w:rsid w:val="00C4550B"/>
    <w:rsid w:val="00C45CEA"/>
    <w:rsid w:val="00C5339E"/>
    <w:rsid w:val="00C560DC"/>
    <w:rsid w:val="00C56B0D"/>
    <w:rsid w:val="00C616B8"/>
    <w:rsid w:val="00C61F87"/>
    <w:rsid w:val="00C64F89"/>
    <w:rsid w:val="00C65AB2"/>
    <w:rsid w:val="00C72833"/>
    <w:rsid w:val="00C72A0B"/>
    <w:rsid w:val="00C76940"/>
    <w:rsid w:val="00C77EA5"/>
    <w:rsid w:val="00C80F1D"/>
    <w:rsid w:val="00C81581"/>
    <w:rsid w:val="00C81874"/>
    <w:rsid w:val="00C837D1"/>
    <w:rsid w:val="00C86ED0"/>
    <w:rsid w:val="00C91EF9"/>
    <w:rsid w:val="00C92340"/>
    <w:rsid w:val="00C93F40"/>
    <w:rsid w:val="00C971E1"/>
    <w:rsid w:val="00CA0DA2"/>
    <w:rsid w:val="00CA1990"/>
    <w:rsid w:val="00CA1D8E"/>
    <w:rsid w:val="00CA3D0C"/>
    <w:rsid w:val="00CA463C"/>
    <w:rsid w:val="00CA5750"/>
    <w:rsid w:val="00CA7897"/>
    <w:rsid w:val="00CB49E9"/>
    <w:rsid w:val="00CC0D6A"/>
    <w:rsid w:val="00CC10D6"/>
    <w:rsid w:val="00CC2A16"/>
    <w:rsid w:val="00CC43A1"/>
    <w:rsid w:val="00CC621F"/>
    <w:rsid w:val="00CD0B7A"/>
    <w:rsid w:val="00CD0C7C"/>
    <w:rsid w:val="00CD47D7"/>
    <w:rsid w:val="00CD5FA3"/>
    <w:rsid w:val="00CD7ECA"/>
    <w:rsid w:val="00CE1377"/>
    <w:rsid w:val="00CE2522"/>
    <w:rsid w:val="00CE2AFC"/>
    <w:rsid w:val="00CF0667"/>
    <w:rsid w:val="00CF1F5A"/>
    <w:rsid w:val="00CF20E3"/>
    <w:rsid w:val="00CF42E1"/>
    <w:rsid w:val="00CF52E8"/>
    <w:rsid w:val="00D01E09"/>
    <w:rsid w:val="00D11DE8"/>
    <w:rsid w:val="00D14E13"/>
    <w:rsid w:val="00D2126E"/>
    <w:rsid w:val="00D233A0"/>
    <w:rsid w:val="00D255B6"/>
    <w:rsid w:val="00D264A8"/>
    <w:rsid w:val="00D2733F"/>
    <w:rsid w:val="00D2744D"/>
    <w:rsid w:val="00D302B9"/>
    <w:rsid w:val="00D305D8"/>
    <w:rsid w:val="00D309CC"/>
    <w:rsid w:val="00D323CE"/>
    <w:rsid w:val="00D32F03"/>
    <w:rsid w:val="00D336EF"/>
    <w:rsid w:val="00D34BAF"/>
    <w:rsid w:val="00D34DED"/>
    <w:rsid w:val="00D37BBE"/>
    <w:rsid w:val="00D4107C"/>
    <w:rsid w:val="00D42910"/>
    <w:rsid w:val="00D44418"/>
    <w:rsid w:val="00D46431"/>
    <w:rsid w:val="00D46524"/>
    <w:rsid w:val="00D470E6"/>
    <w:rsid w:val="00D522A9"/>
    <w:rsid w:val="00D52CC1"/>
    <w:rsid w:val="00D5538A"/>
    <w:rsid w:val="00D56A52"/>
    <w:rsid w:val="00D57972"/>
    <w:rsid w:val="00D60CCC"/>
    <w:rsid w:val="00D6186E"/>
    <w:rsid w:val="00D630EC"/>
    <w:rsid w:val="00D65D0C"/>
    <w:rsid w:val="00D675A9"/>
    <w:rsid w:val="00D70167"/>
    <w:rsid w:val="00D70A80"/>
    <w:rsid w:val="00D70DC5"/>
    <w:rsid w:val="00D724FE"/>
    <w:rsid w:val="00D7265E"/>
    <w:rsid w:val="00D738D6"/>
    <w:rsid w:val="00D75169"/>
    <w:rsid w:val="00D75373"/>
    <w:rsid w:val="00D755EB"/>
    <w:rsid w:val="00D75822"/>
    <w:rsid w:val="00D82051"/>
    <w:rsid w:val="00D83B86"/>
    <w:rsid w:val="00D846CE"/>
    <w:rsid w:val="00D8751E"/>
    <w:rsid w:val="00D87592"/>
    <w:rsid w:val="00D87C1E"/>
    <w:rsid w:val="00D87E00"/>
    <w:rsid w:val="00D90241"/>
    <w:rsid w:val="00D908CC"/>
    <w:rsid w:val="00D9134D"/>
    <w:rsid w:val="00D94102"/>
    <w:rsid w:val="00DA4F7A"/>
    <w:rsid w:val="00DA7A03"/>
    <w:rsid w:val="00DA7AB5"/>
    <w:rsid w:val="00DB1818"/>
    <w:rsid w:val="00DB5E86"/>
    <w:rsid w:val="00DC1EFE"/>
    <w:rsid w:val="00DC309B"/>
    <w:rsid w:val="00DC329B"/>
    <w:rsid w:val="00DC371D"/>
    <w:rsid w:val="00DC376C"/>
    <w:rsid w:val="00DC4DA2"/>
    <w:rsid w:val="00DD0D03"/>
    <w:rsid w:val="00DD18E2"/>
    <w:rsid w:val="00DD33C5"/>
    <w:rsid w:val="00DD37AD"/>
    <w:rsid w:val="00DD48D0"/>
    <w:rsid w:val="00DD4C17"/>
    <w:rsid w:val="00DE2C8F"/>
    <w:rsid w:val="00DE5B1F"/>
    <w:rsid w:val="00DE5F0D"/>
    <w:rsid w:val="00DF07C7"/>
    <w:rsid w:val="00DF1729"/>
    <w:rsid w:val="00DF2B1F"/>
    <w:rsid w:val="00DF6189"/>
    <w:rsid w:val="00DF62CD"/>
    <w:rsid w:val="00DF7871"/>
    <w:rsid w:val="00DF7B62"/>
    <w:rsid w:val="00E00340"/>
    <w:rsid w:val="00E017F8"/>
    <w:rsid w:val="00E024C7"/>
    <w:rsid w:val="00E02CF6"/>
    <w:rsid w:val="00E066F0"/>
    <w:rsid w:val="00E11FBA"/>
    <w:rsid w:val="00E1314D"/>
    <w:rsid w:val="00E135FC"/>
    <w:rsid w:val="00E15FEC"/>
    <w:rsid w:val="00E16509"/>
    <w:rsid w:val="00E179C4"/>
    <w:rsid w:val="00E20C1E"/>
    <w:rsid w:val="00E22C63"/>
    <w:rsid w:val="00E25652"/>
    <w:rsid w:val="00E25959"/>
    <w:rsid w:val="00E25B0D"/>
    <w:rsid w:val="00E320E8"/>
    <w:rsid w:val="00E34208"/>
    <w:rsid w:val="00E3507C"/>
    <w:rsid w:val="00E42A7C"/>
    <w:rsid w:val="00E441B7"/>
    <w:rsid w:val="00E44582"/>
    <w:rsid w:val="00E468FF"/>
    <w:rsid w:val="00E46F03"/>
    <w:rsid w:val="00E5006C"/>
    <w:rsid w:val="00E50ACC"/>
    <w:rsid w:val="00E52814"/>
    <w:rsid w:val="00E53997"/>
    <w:rsid w:val="00E55017"/>
    <w:rsid w:val="00E55188"/>
    <w:rsid w:val="00E558BC"/>
    <w:rsid w:val="00E56275"/>
    <w:rsid w:val="00E60B57"/>
    <w:rsid w:val="00E7038F"/>
    <w:rsid w:val="00E70A5F"/>
    <w:rsid w:val="00E72324"/>
    <w:rsid w:val="00E72ABE"/>
    <w:rsid w:val="00E73AD2"/>
    <w:rsid w:val="00E74849"/>
    <w:rsid w:val="00E766B0"/>
    <w:rsid w:val="00E76D0E"/>
    <w:rsid w:val="00E77645"/>
    <w:rsid w:val="00E863AD"/>
    <w:rsid w:val="00E876B9"/>
    <w:rsid w:val="00E92620"/>
    <w:rsid w:val="00E92F3E"/>
    <w:rsid w:val="00E94853"/>
    <w:rsid w:val="00E94A6D"/>
    <w:rsid w:val="00E95242"/>
    <w:rsid w:val="00E963AF"/>
    <w:rsid w:val="00E9653E"/>
    <w:rsid w:val="00E97A6A"/>
    <w:rsid w:val="00EA3E39"/>
    <w:rsid w:val="00EB1D71"/>
    <w:rsid w:val="00EB1DDB"/>
    <w:rsid w:val="00EB3AE6"/>
    <w:rsid w:val="00EB51C6"/>
    <w:rsid w:val="00EB625D"/>
    <w:rsid w:val="00EB7DBC"/>
    <w:rsid w:val="00EC0735"/>
    <w:rsid w:val="00EC1E30"/>
    <w:rsid w:val="00EC2476"/>
    <w:rsid w:val="00EC34C0"/>
    <w:rsid w:val="00EC48A5"/>
    <w:rsid w:val="00EC4A25"/>
    <w:rsid w:val="00EC523E"/>
    <w:rsid w:val="00EC66DA"/>
    <w:rsid w:val="00EC6DEF"/>
    <w:rsid w:val="00EC74C4"/>
    <w:rsid w:val="00ED3BAC"/>
    <w:rsid w:val="00ED57CE"/>
    <w:rsid w:val="00EE005C"/>
    <w:rsid w:val="00EE26B7"/>
    <w:rsid w:val="00EE3D06"/>
    <w:rsid w:val="00EE4C6F"/>
    <w:rsid w:val="00EE5AA7"/>
    <w:rsid w:val="00EE61FB"/>
    <w:rsid w:val="00EE696A"/>
    <w:rsid w:val="00EF0368"/>
    <w:rsid w:val="00EF084E"/>
    <w:rsid w:val="00EF176D"/>
    <w:rsid w:val="00EF21C7"/>
    <w:rsid w:val="00EF3D53"/>
    <w:rsid w:val="00EF44F8"/>
    <w:rsid w:val="00EF63C4"/>
    <w:rsid w:val="00EF646C"/>
    <w:rsid w:val="00EF7447"/>
    <w:rsid w:val="00F0075D"/>
    <w:rsid w:val="00F02157"/>
    <w:rsid w:val="00F025A2"/>
    <w:rsid w:val="00F04712"/>
    <w:rsid w:val="00F05063"/>
    <w:rsid w:val="00F112A7"/>
    <w:rsid w:val="00F1197C"/>
    <w:rsid w:val="00F11FC3"/>
    <w:rsid w:val="00F143F0"/>
    <w:rsid w:val="00F15ABF"/>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575DA"/>
    <w:rsid w:val="00F62AEB"/>
    <w:rsid w:val="00F63783"/>
    <w:rsid w:val="00F64664"/>
    <w:rsid w:val="00F653B8"/>
    <w:rsid w:val="00F65CE9"/>
    <w:rsid w:val="00F6691C"/>
    <w:rsid w:val="00F66FEC"/>
    <w:rsid w:val="00F703CE"/>
    <w:rsid w:val="00F70647"/>
    <w:rsid w:val="00F725F6"/>
    <w:rsid w:val="00F731CE"/>
    <w:rsid w:val="00F741BF"/>
    <w:rsid w:val="00F80EF2"/>
    <w:rsid w:val="00F81C94"/>
    <w:rsid w:val="00F83FE1"/>
    <w:rsid w:val="00F85164"/>
    <w:rsid w:val="00F859C9"/>
    <w:rsid w:val="00F923B2"/>
    <w:rsid w:val="00F94ABD"/>
    <w:rsid w:val="00F971DF"/>
    <w:rsid w:val="00FA1266"/>
    <w:rsid w:val="00FA47C1"/>
    <w:rsid w:val="00FA5758"/>
    <w:rsid w:val="00FA6944"/>
    <w:rsid w:val="00FA6A91"/>
    <w:rsid w:val="00FA7E1D"/>
    <w:rsid w:val="00FB05AF"/>
    <w:rsid w:val="00FB140E"/>
    <w:rsid w:val="00FB2288"/>
    <w:rsid w:val="00FB4094"/>
    <w:rsid w:val="00FB7999"/>
    <w:rsid w:val="00FB7E83"/>
    <w:rsid w:val="00FC1192"/>
    <w:rsid w:val="00FD68AD"/>
    <w:rsid w:val="00FE09CF"/>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242"/>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uiPriority w:val="99"/>
    <w:qFormat/>
    <w:rsid w:val="00447588"/>
    <w:rPr>
      <w:rFonts w:ascii="Arial" w:hAnsi="Arial"/>
      <w:sz w:val="18"/>
      <w:lang w:eastAsia="en-US"/>
    </w:rPr>
  </w:style>
  <w:style w:type="character" w:customStyle="1" w:styleId="TAHCar">
    <w:name w:val="TAH Car"/>
    <w:link w:val="TAH"/>
    <w:uiPriority w:val="99"/>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qFormat/>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paragraph" w:styleId="BodyText">
    <w:name w:val="Body Text"/>
    <w:basedOn w:val="Normal"/>
    <w:link w:val="BodyTextChar"/>
    <w:unhideWhenUsed/>
    <w:qFormat/>
    <w:rsid w:val="00922013"/>
    <w:pPr>
      <w:spacing w:after="180"/>
    </w:pPr>
    <w:rPr>
      <w:rFonts w:eastAsia="SimSun"/>
      <w:sz w:val="20"/>
      <w:szCs w:val="20"/>
      <w:lang w:val="en-GB"/>
    </w:rPr>
  </w:style>
  <w:style w:type="character" w:customStyle="1" w:styleId="BodyTextChar">
    <w:name w:val="Body Text Char"/>
    <w:basedOn w:val="DefaultParagraphFont"/>
    <w:link w:val="BodyText"/>
    <w:qFormat/>
    <w:rsid w:val="00922013"/>
    <w:rPr>
      <w:rFonts w:eastAsia="SimSun"/>
      <w:lang w:eastAsia="en-US"/>
    </w:rPr>
  </w:style>
  <w:style w:type="character" w:customStyle="1" w:styleId="apple-converted-space">
    <w:name w:val="apple-converted-space"/>
    <w:qFormat/>
    <w:rsid w:val="00850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0347710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74583807">
      <w:bodyDiv w:val="1"/>
      <w:marLeft w:val="0"/>
      <w:marRight w:val="0"/>
      <w:marTop w:val="0"/>
      <w:marBottom w:val="0"/>
      <w:divBdr>
        <w:top w:val="none" w:sz="0" w:space="0" w:color="auto"/>
        <w:left w:val="none" w:sz="0" w:space="0" w:color="auto"/>
        <w:bottom w:val="none" w:sz="0" w:space="0" w:color="auto"/>
        <w:right w:val="none" w:sz="0" w:space="0" w:color="auto"/>
      </w:divBdr>
      <w:divsChild>
        <w:div w:id="1499729888">
          <w:marLeft w:val="0"/>
          <w:marRight w:val="0"/>
          <w:marTop w:val="0"/>
          <w:marBottom w:val="0"/>
          <w:divBdr>
            <w:top w:val="none" w:sz="0" w:space="0" w:color="auto"/>
            <w:left w:val="none" w:sz="0" w:space="0" w:color="auto"/>
            <w:bottom w:val="none" w:sz="0" w:space="0" w:color="auto"/>
            <w:right w:val="none" w:sz="0" w:space="0" w:color="auto"/>
          </w:divBdr>
          <w:divsChild>
            <w:div w:id="1648129261">
              <w:marLeft w:val="0"/>
              <w:marRight w:val="0"/>
              <w:marTop w:val="0"/>
              <w:marBottom w:val="0"/>
              <w:divBdr>
                <w:top w:val="none" w:sz="0" w:space="0" w:color="auto"/>
                <w:left w:val="none" w:sz="0" w:space="0" w:color="auto"/>
                <w:bottom w:val="none" w:sz="0" w:space="0" w:color="auto"/>
                <w:right w:val="none" w:sz="0" w:space="0" w:color="auto"/>
              </w:divBdr>
              <w:divsChild>
                <w:div w:id="1035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09983455">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91099516">
      <w:bodyDiv w:val="1"/>
      <w:marLeft w:val="0"/>
      <w:marRight w:val="0"/>
      <w:marTop w:val="0"/>
      <w:marBottom w:val="0"/>
      <w:divBdr>
        <w:top w:val="none" w:sz="0" w:space="0" w:color="auto"/>
        <w:left w:val="none" w:sz="0" w:space="0" w:color="auto"/>
        <w:bottom w:val="none" w:sz="0" w:space="0" w:color="auto"/>
        <w:right w:val="none" w:sz="0" w:space="0" w:color="auto"/>
      </w:divBdr>
      <w:divsChild>
        <w:div w:id="375667979">
          <w:marLeft w:val="0"/>
          <w:marRight w:val="0"/>
          <w:marTop w:val="0"/>
          <w:marBottom w:val="0"/>
          <w:divBdr>
            <w:top w:val="none" w:sz="0" w:space="0" w:color="auto"/>
            <w:left w:val="none" w:sz="0" w:space="0" w:color="auto"/>
            <w:bottom w:val="none" w:sz="0" w:space="0" w:color="auto"/>
            <w:right w:val="none" w:sz="0" w:space="0" w:color="auto"/>
          </w:divBdr>
          <w:divsChild>
            <w:div w:id="812871898">
              <w:marLeft w:val="0"/>
              <w:marRight w:val="0"/>
              <w:marTop w:val="0"/>
              <w:marBottom w:val="0"/>
              <w:divBdr>
                <w:top w:val="none" w:sz="0" w:space="0" w:color="auto"/>
                <w:left w:val="none" w:sz="0" w:space="0" w:color="auto"/>
                <w:bottom w:val="none" w:sz="0" w:space="0" w:color="auto"/>
                <w:right w:val="none" w:sz="0" w:space="0" w:color="auto"/>
              </w:divBdr>
              <w:divsChild>
                <w:div w:id="198901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09420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239</TotalTime>
  <Pages>5</Pages>
  <Words>1656</Words>
  <Characters>9444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64</cp:revision>
  <cp:lastPrinted>2019-02-25T14:05:00Z</cp:lastPrinted>
  <dcterms:created xsi:type="dcterms:W3CDTF">2023-04-09T21:33:00Z</dcterms:created>
  <dcterms:modified xsi:type="dcterms:W3CDTF">2023-08-11T20:19:00Z</dcterms:modified>
  <cp:category/>
</cp:coreProperties>
</file>